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9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47"/>
        <w:gridCol w:w="2902"/>
        <w:gridCol w:w="4046"/>
      </w:tblGrid>
      <w:tr w:rsidR="00783D59" w:rsidRPr="00CC781D" w14:paraId="30460138" w14:textId="77777777" w:rsidTr="00252981">
        <w:trPr>
          <w:gridAfter w:val="1"/>
          <w:wAfter w:w="4046" w:type="dxa"/>
          <w:cantSplit/>
          <w:trHeight w:val="457"/>
        </w:trPr>
        <w:tc>
          <w:tcPr>
            <w:tcW w:w="594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A22F3E" w14:textId="26CE38C9" w:rsidR="005F28A5" w:rsidRDefault="00F301ED" w:rsidP="00C6425E">
            <w:pPr>
              <w:spacing w:before="6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F</w:t>
            </w:r>
            <w:r w:rsidR="00783D59" w:rsidRPr="00CC781D">
              <w:rPr>
                <w:rFonts w:ascii="Arial" w:hAnsi="Arial" w:cs="Arial"/>
                <w:b/>
                <w:sz w:val="22"/>
                <w:szCs w:val="22"/>
              </w:rPr>
              <w:t>echa</w:t>
            </w:r>
            <w:r w:rsidR="00783D59" w:rsidRPr="00CC3B73"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="00A917F9" w:rsidRPr="00CC3B7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D0E6F">
              <w:rPr>
                <w:rFonts w:ascii="Arial" w:hAnsi="Arial" w:cs="Arial"/>
                <w:b/>
                <w:sz w:val="22"/>
                <w:szCs w:val="22"/>
              </w:rPr>
              <w:t>ju</w:t>
            </w:r>
            <w:r w:rsidR="009776CA">
              <w:rPr>
                <w:rFonts w:ascii="Arial" w:hAnsi="Arial" w:cs="Arial"/>
                <w:b/>
                <w:sz w:val="22"/>
                <w:szCs w:val="22"/>
              </w:rPr>
              <w:t>l</w:t>
            </w:r>
            <w:r w:rsidR="002D0E6F">
              <w:rPr>
                <w:rFonts w:ascii="Arial" w:hAnsi="Arial" w:cs="Arial"/>
                <w:b/>
                <w:sz w:val="22"/>
                <w:szCs w:val="22"/>
              </w:rPr>
              <w:t>io</w:t>
            </w:r>
            <w:r w:rsidR="004B1BA1" w:rsidRPr="00CC3B7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776CA">
              <w:rPr>
                <w:rFonts w:ascii="Arial" w:hAnsi="Arial" w:cs="Arial"/>
                <w:b/>
                <w:sz w:val="22"/>
                <w:szCs w:val="22"/>
              </w:rPr>
              <w:t>24</w:t>
            </w:r>
            <w:r w:rsidR="004B1BA1">
              <w:rPr>
                <w:rFonts w:ascii="Arial" w:hAnsi="Arial" w:cs="Arial"/>
                <w:b/>
                <w:sz w:val="22"/>
                <w:szCs w:val="22"/>
              </w:rPr>
              <w:t xml:space="preserve"> de 202</w:t>
            </w:r>
            <w:r w:rsidR="004E7A89"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  <w:p w14:paraId="594B13DE" w14:textId="754484A9" w:rsidR="002D0E6F" w:rsidRPr="00C25F0B" w:rsidRDefault="002D0E6F" w:rsidP="00C6425E">
            <w:pPr>
              <w:spacing w:before="6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A34E8A" w:rsidRPr="00CC781D" w14:paraId="6A719140" w14:textId="77777777" w:rsidTr="00252981">
        <w:trPr>
          <w:cantSplit/>
          <w:trHeight w:val="429"/>
        </w:trPr>
        <w:tc>
          <w:tcPr>
            <w:tcW w:w="999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A98575" w14:textId="54B8ED24" w:rsidR="00A34E8A" w:rsidRPr="002D0E6F" w:rsidRDefault="003A4FD0" w:rsidP="002F59EE">
            <w:pPr>
              <w:ind w:right="-360"/>
              <w:rPr>
                <w:rFonts w:ascii="Arial" w:hAnsi="Arial" w:cs="Arial"/>
                <w:b/>
                <w:sz w:val="22"/>
                <w:szCs w:val="22"/>
              </w:rPr>
            </w:pPr>
            <w:r w:rsidRPr="002D0E6F">
              <w:rPr>
                <w:rFonts w:ascii="Arial" w:hAnsi="Arial" w:cs="Arial"/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8F4AFD0" wp14:editId="55B2ADE0">
                      <wp:simplePos x="0" y="0"/>
                      <wp:positionH relativeFrom="column">
                        <wp:posOffset>6214110</wp:posOffset>
                      </wp:positionH>
                      <wp:positionV relativeFrom="paragraph">
                        <wp:posOffset>-31750</wp:posOffset>
                      </wp:positionV>
                      <wp:extent cx="309880" cy="273050"/>
                      <wp:effectExtent l="0" t="0" r="13970" b="12700"/>
                      <wp:wrapNone/>
                      <wp:docPr id="2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9880" cy="273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0E69B4" w14:textId="6358A2AC" w:rsidR="0042733A" w:rsidRDefault="00CC3B73" w:rsidP="0042733A"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F4AFD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" o:spid="_x0000_s1026" type="#_x0000_t202" style="position:absolute;margin-left:489.3pt;margin-top:-2.5pt;width:24.4pt;height:21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">
                      <v:textbox>
                        <w:txbxContent>
                          <w:p w14:paraId="590E69B4" w14:textId="6358A2AC" w:rsidR="0042733A" w:rsidRDefault="00CC3B73" w:rsidP="0042733A">
                            <w: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28A5" w:rsidRPr="002D0E6F">
              <w:rPr>
                <w:rFonts w:ascii="Arial" w:hAnsi="Arial" w:cs="Arial"/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E09B699" wp14:editId="45DA41D9">
                      <wp:simplePos x="0" y="0"/>
                      <wp:positionH relativeFrom="column">
                        <wp:posOffset>4090670</wp:posOffset>
                      </wp:positionH>
                      <wp:positionV relativeFrom="paragraph">
                        <wp:posOffset>-73660</wp:posOffset>
                      </wp:positionV>
                      <wp:extent cx="302895" cy="266700"/>
                      <wp:effectExtent l="10160" t="7620" r="10795" b="11430"/>
                      <wp:wrapNone/>
                      <wp:docPr id="1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2895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EB8A28" w14:textId="30D7F536" w:rsidR="0042733A" w:rsidRDefault="0042733A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9B699" id="Text Box 4" o:spid="_x0000_s1027" type="#_x0000_t202" style="position:absolute;margin-left:322.1pt;margin-top:-5.8pt;width:23.85pt;height:21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">
                      <v:textbox>
                        <w:txbxContent>
                          <w:p w14:paraId="47EB8A28" w14:textId="30D7F536" w:rsidR="0042733A" w:rsidRDefault="0042733A"/>
                        </w:txbxContent>
                      </v:textbox>
                    </v:shape>
                  </w:pict>
                </mc:Fallback>
              </mc:AlternateContent>
            </w:r>
            <w:r w:rsidR="00A34E8A" w:rsidRPr="002D0E6F">
              <w:rPr>
                <w:rFonts w:ascii="Arial" w:hAnsi="Arial" w:cs="Arial"/>
                <w:b/>
                <w:sz w:val="22"/>
                <w:szCs w:val="22"/>
              </w:rPr>
              <w:t>CONTRATO PRESTACIÓN DE SERVICIOS:</w:t>
            </w:r>
            <w:r w:rsidR="00A5587C" w:rsidRPr="002D0E6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34E8A" w:rsidRPr="002D0E6F">
              <w:rPr>
                <w:rFonts w:ascii="Arial" w:hAnsi="Arial" w:cs="Arial"/>
                <w:b/>
                <w:sz w:val="22"/>
                <w:szCs w:val="22"/>
              </w:rPr>
              <w:t>PROFESIONALES</w:t>
            </w:r>
            <w:r w:rsidR="002F59EE" w:rsidRPr="002D0E6F">
              <w:rPr>
                <w:rFonts w:ascii="Arial" w:hAnsi="Arial" w:cs="Arial"/>
                <w:b/>
                <w:sz w:val="22"/>
                <w:szCs w:val="22"/>
              </w:rPr>
              <w:t xml:space="preserve">         DE APOYO A LA </w:t>
            </w:r>
            <w:r w:rsidR="005A4142" w:rsidRPr="002D0E6F">
              <w:rPr>
                <w:rFonts w:ascii="Arial" w:hAnsi="Arial" w:cs="Arial"/>
                <w:b/>
                <w:sz w:val="22"/>
                <w:szCs w:val="22"/>
              </w:rPr>
              <w:t>GESTIÓN</w:t>
            </w:r>
            <w:r w:rsidR="00A34E8A" w:rsidRPr="002D0E6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A34E8A" w:rsidRPr="00CC781D" w14:paraId="7862B30A" w14:textId="77777777" w:rsidTr="00252981">
        <w:trPr>
          <w:cantSplit/>
          <w:trHeight w:val="421"/>
        </w:trPr>
        <w:tc>
          <w:tcPr>
            <w:tcW w:w="999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7158A6" w14:textId="7137E526" w:rsidR="00A34E8A" w:rsidRPr="002D0E6F" w:rsidRDefault="002D0E6F" w:rsidP="002D0E6F">
            <w:pPr>
              <w:pStyle w:val="Estilo"/>
              <w:spacing w:after="120"/>
              <w:rPr>
                <w:rFonts w:eastAsia="Calibri"/>
                <w:b/>
                <w:sz w:val="22"/>
                <w:szCs w:val="22"/>
              </w:rPr>
            </w:pPr>
            <w:r w:rsidRPr="002D0E6F">
              <w:rPr>
                <w:b/>
                <w:sz w:val="22"/>
                <w:szCs w:val="22"/>
              </w:rPr>
              <w:t>CONTRATO NÚMERO: 1.410-19.13-</w:t>
            </w:r>
            <w:r w:rsidR="009776CA">
              <w:rPr>
                <w:b/>
                <w:sz w:val="22"/>
                <w:szCs w:val="22"/>
              </w:rPr>
              <w:t>7136</w:t>
            </w:r>
            <w:r w:rsidR="004B1BA1" w:rsidRPr="002D0E6F">
              <w:rPr>
                <w:rFonts w:eastAsia="Calibri"/>
                <w:b/>
                <w:sz w:val="22"/>
                <w:szCs w:val="22"/>
                <w:lang w:val="es-CO"/>
              </w:rPr>
              <w:tab/>
              <w:t xml:space="preserve">           FECHA: </w:t>
            </w:r>
            <w:r w:rsidR="009776CA">
              <w:rPr>
                <w:rFonts w:eastAsia="Calibri"/>
                <w:b/>
                <w:sz w:val="22"/>
                <w:szCs w:val="22"/>
              </w:rPr>
              <w:t>12</w:t>
            </w:r>
            <w:r w:rsidR="00CC3B73" w:rsidRPr="002D0E6F">
              <w:rPr>
                <w:rFonts w:eastAsia="Calibri"/>
                <w:b/>
                <w:sz w:val="22"/>
                <w:szCs w:val="22"/>
              </w:rPr>
              <w:t xml:space="preserve"> de </w:t>
            </w:r>
            <w:r w:rsidR="009776CA">
              <w:rPr>
                <w:rFonts w:eastAsia="Calibri"/>
                <w:b/>
                <w:sz w:val="22"/>
                <w:szCs w:val="22"/>
              </w:rPr>
              <w:t>julio</w:t>
            </w:r>
            <w:r w:rsidR="00CC3B73" w:rsidRPr="002D0E6F">
              <w:rPr>
                <w:rFonts w:eastAsia="Calibri"/>
                <w:b/>
                <w:sz w:val="22"/>
                <w:szCs w:val="22"/>
              </w:rPr>
              <w:t xml:space="preserve"> de 202</w:t>
            </w:r>
            <w:r w:rsidRPr="002D0E6F">
              <w:rPr>
                <w:rFonts w:eastAsia="Calibri"/>
                <w:b/>
                <w:sz w:val="22"/>
                <w:szCs w:val="22"/>
              </w:rPr>
              <w:t>6</w:t>
            </w:r>
          </w:p>
        </w:tc>
      </w:tr>
      <w:tr w:rsidR="00CC781D" w:rsidRPr="00CC781D" w14:paraId="06BFB3C4" w14:textId="77777777" w:rsidTr="00252981">
        <w:trPr>
          <w:trHeight w:hRule="exact" w:val="454"/>
        </w:trPr>
        <w:tc>
          <w:tcPr>
            <w:tcW w:w="999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7B858F" w14:textId="77777777" w:rsidR="00CC781D" w:rsidRPr="00CC781D" w:rsidRDefault="00CC781D" w:rsidP="00CC78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C781D">
              <w:rPr>
                <w:rFonts w:ascii="Arial" w:hAnsi="Arial" w:cs="Arial"/>
                <w:b/>
                <w:sz w:val="22"/>
                <w:szCs w:val="22"/>
              </w:rPr>
              <w:t>DATOS PLAN DE DESARROLLO</w:t>
            </w:r>
          </w:p>
        </w:tc>
      </w:tr>
      <w:tr w:rsidR="00CC781D" w:rsidRPr="00CC781D" w14:paraId="1F5E3A6F" w14:textId="77777777" w:rsidTr="00252981">
        <w:trPr>
          <w:trHeight w:hRule="exact" w:val="671"/>
        </w:trPr>
        <w:tc>
          <w:tcPr>
            <w:tcW w:w="30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602094" w14:textId="77777777" w:rsidR="00CC781D" w:rsidRPr="00A53053" w:rsidRDefault="00CC781D" w:rsidP="00CC781D">
            <w:pPr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  <w:r w:rsidRPr="00CC3B7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Línea Estratégica Territorial:  </w:t>
            </w:r>
          </w:p>
        </w:tc>
        <w:tc>
          <w:tcPr>
            <w:tcW w:w="694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CE6DFD" w14:textId="725F4462" w:rsidR="00CC781D" w:rsidRPr="00A53053" w:rsidRDefault="008E3748" w:rsidP="008007E5">
            <w:pPr>
              <w:jc w:val="both"/>
              <w:rPr>
                <w:rFonts w:ascii="Arial" w:hAnsi="Arial" w:cs="Arial"/>
                <w:b/>
                <w:sz w:val="21"/>
                <w:szCs w:val="21"/>
                <w:highlight w:val="yellow"/>
              </w:rPr>
            </w:pPr>
            <w:r w:rsidRPr="008E3748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4- </w:t>
            </w:r>
            <w:r w:rsidRPr="008E3748">
              <w:rPr>
                <w:rFonts w:ascii="Arial" w:hAnsi="Arial" w:cs="Arial"/>
                <w:sz w:val="21"/>
                <w:szCs w:val="21"/>
              </w:rPr>
              <w:t>Valle territorio de vida</w:t>
            </w:r>
          </w:p>
        </w:tc>
      </w:tr>
      <w:tr w:rsidR="00CC781D" w:rsidRPr="00CC781D" w14:paraId="6752A074" w14:textId="77777777" w:rsidTr="00252981">
        <w:trPr>
          <w:trHeight w:hRule="exact" w:val="454"/>
        </w:trPr>
        <w:tc>
          <w:tcPr>
            <w:tcW w:w="30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F0D851" w14:textId="77777777" w:rsidR="00CC781D" w:rsidRPr="00A53053" w:rsidRDefault="00CC781D" w:rsidP="00CC781D">
            <w:pPr>
              <w:rPr>
                <w:rFonts w:ascii="Arial" w:hAnsi="Arial" w:cs="Arial"/>
                <w:b/>
                <w:sz w:val="22"/>
                <w:szCs w:val="22"/>
                <w:highlight w:val="yellow"/>
              </w:rPr>
            </w:pPr>
            <w:r w:rsidRPr="00CC3B73">
              <w:rPr>
                <w:rFonts w:ascii="Arial" w:hAnsi="Arial" w:cs="Arial"/>
                <w:b/>
                <w:sz w:val="22"/>
                <w:szCs w:val="22"/>
              </w:rPr>
              <w:t>Programa:</w:t>
            </w:r>
          </w:p>
        </w:tc>
        <w:tc>
          <w:tcPr>
            <w:tcW w:w="694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A7897E" w14:textId="12472C03" w:rsidR="00CC781D" w:rsidRPr="00A53053" w:rsidRDefault="00F83D06" w:rsidP="008007E5">
            <w:pPr>
              <w:jc w:val="both"/>
              <w:rPr>
                <w:rFonts w:ascii="Arial" w:hAnsi="Arial" w:cs="Arial"/>
                <w:b/>
                <w:sz w:val="21"/>
                <w:szCs w:val="21"/>
                <w:highlight w:val="yellow"/>
              </w:rPr>
            </w:pPr>
            <w:proofErr w:type="spellStart"/>
            <w:r w:rsidRPr="00F83D06">
              <w:rPr>
                <w:rFonts w:ascii="Arial" w:hAnsi="Arial" w:cs="Arial"/>
                <w:b/>
                <w:bCs/>
                <w:sz w:val="21"/>
                <w:szCs w:val="21"/>
              </w:rPr>
              <w:t>Pg</w:t>
            </w:r>
            <w:proofErr w:type="spellEnd"/>
            <w:r w:rsidRPr="00F83D06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</w:t>
            </w:r>
            <w:r w:rsidRPr="00F83D06">
              <w:rPr>
                <w:rFonts w:ascii="Arial" w:hAnsi="Arial" w:cs="Arial"/>
                <w:sz w:val="21"/>
                <w:szCs w:val="21"/>
              </w:rPr>
              <w:t>41-Valle Seguro</w:t>
            </w:r>
          </w:p>
        </w:tc>
      </w:tr>
      <w:tr w:rsidR="00CC781D" w:rsidRPr="00CC781D" w14:paraId="479405C6" w14:textId="77777777" w:rsidTr="00252981">
        <w:trPr>
          <w:trHeight w:hRule="exact" w:val="875"/>
        </w:trPr>
        <w:tc>
          <w:tcPr>
            <w:tcW w:w="30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E281BE" w14:textId="77777777" w:rsidR="00CC781D" w:rsidRPr="00CC3B73" w:rsidRDefault="00CC781D" w:rsidP="00CC781D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C3B73">
              <w:rPr>
                <w:rFonts w:ascii="Arial" w:hAnsi="Arial" w:cs="Arial"/>
                <w:b/>
                <w:sz w:val="22"/>
                <w:szCs w:val="22"/>
              </w:rPr>
              <w:t xml:space="preserve">Meta de </w:t>
            </w:r>
            <w:r w:rsidR="002A0B44" w:rsidRPr="00CC3B73">
              <w:rPr>
                <w:rFonts w:ascii="Arial" w:hAnsi="Arial" w:cs="Arial"/>
                <w:b/>
                <w:sz w:val="22"/>
                <w:szCs w:val="22"/>
              </w:rPr>
              <w:t>Resultado</w:t>
            </w:r>
            <w:r w:rsidR="002A0B44" w:rsidRPr="00CC3B73">
              <w:rPr>
                <w:rFonts w:ascii="Arial" w:hAnsi="Arial" w:cs="Arial"/>
                <w:sz w:val="22"/>
                <w:szCs w:val="22"/>
              </w:rPr>
              <w:t>:</w:t>
            </w:r>
            <w:r w:rsidRPr="00CC3B73">
              <w:rPr>
                <w:rFonts w:ascii="Arial" w:hAnsi="Arial" w:cs="Arial"/>
                <w:sz w:val="22"/>
                <w:szCs w:val="22"/>
              </w:rPr>
              <w:t xml:space="preserve">               </w:t>
            </w:r>
          </w:p>
        </w:tc>
        <w:tc>
          <w:tcPr>
            <w:tcW w:w="694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5C8CD8" w14:textId="060F03A1" w:rsidR="008007E5" w:rsidRPr="00A53053" w:rsidRDefault="00514DFC" w:rsidP="00CC781D">
            <w:pPr>
              <w:jc w:val="both"/>
              <w:rPr>
                <w:rFonts w:ascii="Arial" w:hAnsi="Arial" w:cs="Arial"/>
                <w:b/>
                <w:sz w:val="21"/>
                <w:szCs w:val="21"/>
                <w:highlight w:val="yellow"/>
              </w:rPr>
            </w:pPr>
            <w:proofErr w:type="spellStart"/>
            <w:r w:rsidRPr="00514DFC">
              <w:rPr>
                <w:rFonts w:ascii="Arial" w:hAnsi="Arial" w:cs="Arial"/>
                <w:b/>
                <w:bCs/>
                <w:sz w:val="21"/>
                <w:szCs w:val="21"/>
              </w:rPr>
              <w:t>MR</w:t>
            </w:r>
            <w:proofErr w:type="spellEnd"/>
            <w:r w:rsidRPr="00514DFC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41009 – </w:t>
            </w:r>
            <w:r w:rsidRPr="00514DFC">
              <w:rPr>
                <w:rFonts w:ascii="Arial" w:hAnsi="Arial" w:cs="Arial"/>
                <w:sz w:val="21"/>
                <w:szCs w:val="21"/>
              </w:rPr>
              <w:t>Reducir en 47 la tasa de homicidios por cada 100.000 habitantes durante el periodo de gobierno.</w:t>
            </w:r>
          </w:p>
        </w:tc>
      </w:tr>
      <w:tr w:rsidR="00CC781D" w:rsidRPr="00CC781D" w14:paraId="37E176C2" w14:textId="77777777" w:rsidTr="00252981">
        <w:trPr>
          <w:trHeight w:hRule="exact" w:val="454"/>
        </w:trPr>
        <w:tc>
          <w:tcPr>
            <w:tcW w:w="30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AE4577" w14:textId="77777777" w:rsidR="00CC781D" w:rsidRPr="00CC3B73" w:rsidRDefault="00CC781D" w:rsidP="00C0243E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C3B73">
              <w:rPr>
                <w:rFonts w:ascii="Arial" w:hAnsi="Arial" w:cs="Arial"/>
                <w:b/>
                <w:sz w:val="22"/>
                <w:szCs w:val="22"/>
              </w:rPr>
              <w:t>Subprograma</w:t>
            </w:r>
          </w:p>
        </w:tc>
        <w:tc>
          <w:tcPr>
            <w:tcW w:w="694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3791CE" w14:textId="05ED464A" w:rsidR="008007E5" w:rsidRPr="00A53053" w:rsidRDefault="008E5D6B" w:rsidP="00CC781D">
            <w:pPr>
              <w:jc w:val="both"/>
              <w:rPr>
                <w:rFonts w:ascii="Arial" w:hAnsi="Arial" w:cs="Arial"/>
                <w:b/>
                <w:sz w:val="21"/>
                <w:szCs w:val="21"/>
                <w:highlight w:val="yellow"/>
              </w:rPr>
            </w:pPr>
            <w:proofErr w:type="spellStart"/>
            <w:r w:rsidRPr="008E5D6B">
              <w:rPr>
                <w:rFonts w:ascii="Arial" w:hAnsi="Arial" w:cs="Arial"/>
                <w:sz w:val="21"/>
                <w:szCs w:val="21"/>
              </w:rPr>
              <w:t>SP</w:t>
            </w:r>
            <w:proofErr w:type="spellEnd"/>
            <w:r w:rsidRPr="008E5D6B">
              <w:rPr>
                <w:rFonts w:ascii="Arial" w:hAnsi="Arial" w:cs="Arial"/>
                <w:sz w:val="21"/>
                <w:szCs w:val="21"/>
              </w:rPr>
              <w:t xml:space="preserve"> 4100901-Convivencia y Seguridad Ciudadana.</w:t>
            </w:r>
          </w:p>
        </w:tc>
      </w:tr>
      <w:tr w:rsidR="00CC781D" w:rsidRPr="00CC781D" w14:paraId="1AA0BC12" w14:textId="77777777" w:rsidTr="00252981">
        <w:trPr>
          <w:trHeight w:hRule="exact" w:val="1024"/>
        </w:trPr>
        <w:tc>
          <w:tcPr>
            <w:tcW w:w="30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95D208" w14:textId="77777777" w:rsidR="00CC781D" w:rsidRPr="00CC3B73" w:rsidRDefault="00CC781D" w:rsidP="00C0243E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C3B73">
              <w:rPr>
                <w:rFonts w:ascii="Arial" w:hAnsi="Arial" w:cs="Arial"/>
                <w:b/>
                <w:sz w:val="22"/>
                <w:szCs w:val="22"/>
              </w:rPr>
              <w:t xml:space="preserve">Meta Producto:                             </w:t>
            </w:r>
          </w:p>
        </w:tc>
        <w:tc>
          <w:tcPr>
            <w:tcW w:w="694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91CE35" w14:textId="0069F225" w:rsidR="00CC781D" w:rsidRPr="00A53053" w:rsidRDefault="002D0E6F" w:rsidP="00CC3B73">
            <w:pPr>
              <w:jc w:val="both"/>
              <w:rPr>
                <w:rFonts w:ascii="Arial" w:hAnsi="Arial" w:cs="Arial"/>
                <w:b/>
                <w:sz w:val="21"/>
                <w:szCs w:val="21"/>
                <w:highlight w:val="yellow"/>
              </w:rPr>
            </w:pPr>
            <w:r w:rsidRPr="002D0E6F">
              <w:rPr>
                <w:rFonts w:ascii="Arial" w:hAnsi="Arial" w:cs="Arial"/>
                <w:b/>
                <w:sz w:val="21"/>
                <w:szCs w:val="21"/>
                <w:lang w:val="es-CO"/>
              </w:rPr>
              <w:t>MP4100901044501026-</w:t>
            </w:r>
            <w:r>
              <w:rPr>
                <w:rFonts w:ascii="Arial" w:hAnsi="Arial" w:cs="Arial"/>
                <w:b/>
                <w:sz w:val="21"/>
                <w:szCs w:val="21"/>
                <w:lang w:val="es-CO"/>
              </w:rPr>
              <w:t xml:space="preserve"> </w:t>
            </w:r>
            <w:r w:rsidRPr="002D0E6F">
              <w:rPr>
                <w:rFonts w:ascii="Arial" w:hAnsi="Arial" w:cs="Arial"/>
                <w:bCs/>
                <w:sz w:val="21"/>
                <w:szCs w:val="21"/>
                <w:lang w:val="es-CO"/>
              </w:rPr>
              <w:t>Elaborar 2 documentos de seguimiento a planes estratégicos en materia de seguridad, convivencia ciudadana y derechos humanos anualmente.</w:t>
            </w:r>
          </w:p>
        </w:tc>
      </w:tr>
      <w:tr w:rsidR="002D0E6F" w:rsidRPr="00CC781D" w14:paraId="3F775821" w14:textId="77777777" w:rsidTr="00252981">
        <w:trPr>
          <w:trHeight w:hRule="exact" w:val="724"/>
        </w:trPr>
        <w:tc>
          <w:tcPr>
            <w:tcW w:w="30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5BB8D6" w14:textId="77777777" w:rsidR="002D0E6F" w:rsidRPr="00CC3B73" w:rsidRDefault="002D0E6F" w:rsidP="002D0E6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C3B73">
              <w:rPr>
                <w:rFonts w:ascii="Arial" w:hAnsi="Arial" w:cs="Arial"/>
                <w:b/>
                <w:sz w:val="22"/>
                <w:szCs w:val="22"/>
              </w:rPr>
              <w:t>Proyecto:</w:t>
            </w:r>
          </w:p>
        </w:tc>
        <w:tc>
          <w:tcPr>
            <w:tcW w:w="694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3EA10" w14:textId="359049D9" w:rsidR="002D0E6F" w:rsidRPr="00A53053" w:rsidRDefault="002D0E6F" w:rsidP="002D0E6F">
            <w:pPr>
              <w:jc w:val="both"/>
              <w:rPr>
                <w:rFonts w:ascii="Arial" w:hAnsi="Arial" w:cs="Arial"/>
                <w:b/>
                <w:sz w:val="21"/>
                <w:szCs w:val="21"/>
                <w:highlight w:val="yellow"/>
              </w:rPr>
            </w:pPr>
            <w:r w:rsidRPr="00C0216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Fortalecimiento de la capacidad Institucional para la gestión y evaluación de planes de convivencia, seguridad y derechos humanos en el Valle del Cauca.</w:t>
            </w:r>
          </w:p>
        </w:tc>
      </w:tr>
      <w:tr w:rsidR="002D0E6F" w:rsidRPr="00CC781D" w14:paraId="0CDEF8B2" w14:textId="77777777" w:rsidTr="00252981">
        <w:trPr>
          <w:trHeight w:hRule="exact" w:val="900"/>
        </w:trPr>
        <w:tc>
          <w:tcPr>
            <w:tcW w:w="30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7CCE8A" w14:textId="77777777" w:rsidR="002D0E6F" w:rsidRPr="00CC3B73" w:rsidRDefault="002D0E6F" w:rsidP="002D0E6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C3B73">
              <w:rPr>
                <w:rFonts w:ascii="Arial" w:hAnsi="Arial" w:cs="Arial"/>
                <w:b/>
                <w:sz w:val="22"/>
                <w:szCs w:val="22"/>
              </w:rPr>
              <w:t>Actividad del Proyecto:</w:t>
            </w:r>
          </w:p>
        </w:tc>
        <w:tc>
          <w:tcPr>
            <w:tcW w:w="694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0C7B32" w14:textId="50484BD6" w:rsidR="002D0E6F" w:rsidRPr="002D0E6F" w:rsidRDefault="002D0E6F" w:rsidP="002D0E6F">
            <w:pPr>
              <w:jc w:val="both"/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</w:pPr>
            <w:r w:rsidRPr="00C4392A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Realizar el seguimiento y evaluación del Plan Integral de Seguridad y Convivencia Ciudadana.</w:t>
            </w:r>
          </w:p>
        </w:tc>
      </w:tr>
      <w:tr w:rsidR="002D0E6F" w:rsidRPr="00CC781D" w14:paraId="1152C88C" w14:textId="77777777" w:rsidTr="00252981">
        <w:trPr>
          <w:trHeight w:val="76"/>
        </w:trPr>
        <w:tc>
          <w:tcPr>
            <w:tcW w:w="9995" w:type="dxa"/>
            <w:gridSpan w:val="3"/>
            <w:tcBorders>
              <w:top w:val="nil"/>
            </w:tcBorders>
            <w:vAlign w:val="center"/>
          </w:tcPr>
          <w:p w14:paraId="60F77BBC" w14:textId="77EE2A21" w:rsidR="002D0E6F" w:rsidRPr="006663BA" w:rsidRDefault="002D0E6F" w:rsidP="002D0E6F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2D0E6F" w:rsidRPr="00CC781D" w14:paraId="56ED25FB" w14:textId="77777777" w:rsidTr="00252981">
        <w:trPr>
          <w:trHeight w:val="431"/>
        </w:trPr>
        <w:tc>
          <w:tcPr>
            <w:tcW w:w="9995" w:type="dxa"/>
            <w:gridSpan w:val="3"/>
            <w:vAlign w:val="center"/>
          </w:tcPr>
          <w:tbl>
            <w:tblPr>
              <w:tblW w:w="9990" w:type="dxa"/>
              <w:tblInd w:w="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3331"/>
              <w:gridCol w:w="5102"/>
              <w:gridCol w:w="1557"/>
            </w:tblGrid>
            <w:tr w:rsidR="002D0E6F" w:rsidRPr="0055491C" w14:paraId="1B36FFCC" w14:textId="77777777" w:rsidTr="001D05CF">
              <w:trPr>
                <w:trHeight w:val="431"/>
              </w:trPr>
              <w:tc>
                <w:tcPr>
                  <w:tcW w:w="9990" w:type="dxa"/>
                  <w:gridSpan w:val="3"/>
                  <w:vAlign w:val="center"/>
                </w:tcPr>
                <w:p w14:paraId="5B0CF59A" w14:textId="0BF502E1" w:rsidR="002D0E6F" w:rsidRPr="0055491C" w:rsidRDefault="002D0E6F" w:rsidP="002D0E6F">
                  <w:pPr>
                    <w:autoSpaceDE w:val="0"/>
                    <w:autoSpaceDN w:val="0"/>
                    <w:adjustRightInd w:val="0"/>
                    <w:ind w:left="3540" w:hanging="3540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5491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INFORME DE ACTIVIDADES </w:t>
                  </w:r>
                  <w:r w:rsidR="0090428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JULIO</w:t>
                  </w:r>
                </w:p>
              </w:tc>
            </w:tr>
            <w:tr w:rsidR="002D0E6F" w:rsidRPr="0055491C" w14:paraId="687F188E" w14:textId="77777777" w:rsidTr="001D05CF">
              <w:trPr>
                <w:cantSplit/>
                <w:trHeight w:val="405"/>
              </w:trPr>
              <w:tc>
                <w:tcPr>
                  <w:tcW w:w="3331" w:type="dxa"/>
                  <w:vAlign w:val="center"/>
                </w:tcPr>
                <w:p w14:paraId="27FFE956" w14:textId="77777777" w:rsidR="002D0E6F" w:rsidRPr="0055491C" w:rsidRDefault="002D0E6F" w:rsidP="002D0E6F">
                  <w:pPr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55491C">
                    <w:rPr>
                      <w:rFonts w:ascii="Arial" w:hAnsi="Arial" w:cs="Arial"/>
                      <w:b/>
                      <w:sz w:val="18"/>
                      <w:szCs w:val="18"/>
                    </w:rPr>
                    <w:t>ACTIVIDAD CONTRACTUAL</w:t>
                  </w:r>
                </w:p>
              </w:tc>
              <w:tc>
                <w:tcPr>
                  <w:tcW w:w="5102" w:type="dxa"/>
                  <w:vAlign w:val="center"/>
                </w:tcPr>
                <w:p w14:paraId="1FA752E0" w14:textId="77777777" w:rsidR="002D0E6F" w:rsidRPr="0055491C" w:rsidRDefault="002D0E6F" w:rsidP="002D0E6F">
                  <w:pPr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55491C">
                    <w:rPr>
                      <w:rFonts w:ascii="Arial" w:hAnsi="Arial" w:cs="Arial"/>
                      <w:b/>
                      <w:sz w:val="20"/>
                      <w:szCs w:val="20"/>
                    </w:rPr>
                    <w:t>DESCRIPCIÓN EJECUCIÓN DE LA ACTIVIDAD</w:t>
                  </w:r>
                </w:p>
              </w:tc>
              <w:tc>
                <w:tcPr>
                  <w:tcW w:w="1557" w:type="dxa"/>
                  <w:vAlign w:val="center"/>
                </w:tcPr>
                <w:p w14:paraId="71230B8D" w14:textId="77777777" w:rsidR="002D0E6F" w:rsidRPr="0055491C" w:rsidRDefault="002D0E6F" w:rsidP="002D0E6F">
                  <w:pPr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55491C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>RELACIÓN DE EVIDENCIA</w:t>
                  </w:r>
                </w:p>
              </w:tc>
            </w:tr>
            <w:tr w:rsidR="002D0E6F" w:rsidRPr="0055491C" w14:paraId="4854E996" w14:textId="77777777" w:rsidTr="001D05CF">
              <w:trPr>
                <w:cantSplit/>
                <w:trHeight w:val="405"/>
              </w:trPr>
              <w:tc>
                <w:tcPr>
                  <w:tcW w:w="3331" w:type="dxa"/>
                  <w:vAlign w:val="center"/>
                </w:tcPr>
                <w:p w14:paraId="6EDDF4FF" w14:textId="77777777" w:rsidR="002D0E6F" w:rsidRPr="0055491C" w:rsidRDefault="002D0E6F" w:rsidP="002D0E6F">
                  <w:pPr>
                    <w:jc w:val="both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55491C">
                    <w:rPr>
                      <w:rFonts w:ascii="Arial" w:hAnsi="Arial" w:cs="Arial"/>
                      <w:sz w:val="16"/>
                      <w:szCs w:val="16"/>
                    </w:rPr>
                    <w:t>1. Elaborar informes a partir de los datos recolectados para el fortalecimiento del sistema de información geográfica, geodésica y cartográfica para el análisis avanzado del delito en el Valle del Cauca</w:t>
                  </w:r>
                </w:p>
              </w:tc>
              <w:tc>
                <w:tcPr>
                  <w:tcW w:w="5102" w:type="dxa"/>
                  <w:vAlign w:val="center"/>
                </w:tcPr>
                <w:p w14:paraId="591F7DEC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• Se diseñaron y generaron informes geoespaciales que integran información delictiva proveniente de fuentes como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SIEDCO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, Policía Nacional y reportes municipales para su incorporación al Sistema de Información Geográfica (SIG) departamental.</w:t>
                  </w:r>
                </w:p>
                <w:p w14:paraId="282EA78B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20DE4D0D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depuraron, clasificaron y estructuraron bases de datos espaciales para mejorar la precisión de los mapas temáticos sobre delitos de alto impacto en el Valle del Cauca.</w:t>
                  </w:r>
                </w:p>
                <w:p w14:paraId="0B3E9F21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7C6B5953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elaboraron boletines informativos de seguimiento a las afectaciones de orden público ocasionadas por grupos al margen de la ley a nivel nacional.</w:t>
                  </w:r>
                </w:p>
                <w:p w14:paraId="3D4EC907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0B10BFF1" w14:textId="1282DF66" w:rsidR="002D0E6F" w:rsidRPr="0090428B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apoyó la construcción de insumos técnicos para proyectos de modernización tecnológica del Sistema de Información Geográfica departamental.</w:t>
                  </w:r>
                </w:p>
              </w:tc>
              <w:tc>
                <w:tcPr>
                  <w:tcW w:w="1557" w:type="dxa"/>
                  <w:vAlign w:val="center"/>
                </w:tcPr>
                <w:p w14:paraId="1CA02FC2" w14:textId="77777777" w:rsidR="002D0E6F" w:rsidRPr="0055491C" w:rsidRDefault="002D0E6F" w:rsidP="002D0E6F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  <w:highlight w:val="yellow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ANEXO: MATERIAL FOTOGRÁFICO</w:t>
                  </w:r>
                </w:p>
              </w:tc>
            </w:tr>
            <w:tr w:rsidR="002D0E6F" w:rsidRPr="0055491C" w14:paraId="241211B9" w14:textId="77777777" w:rsidTr="001D05CF">
              <w:trPr>
                <w:cantSplit/>
                <w:trHeight w:val="405"/>
              </w:trPr>
              <w:tc>
                <w:tcPr>
                  <w:tcW w:w="3331" w:type="dxa"/>
                  <w:vAlign w:val="center"/>
                </w:tcPr>
                <w:p w14:paraId="7C91FD99" w14:textId="77777777" w:rsidR="002D0E6F" w:rsidRPr="0055491C" w:rsidRDefault="002D0E6F" w:rsidP="002D0E6F">
                  <w:pPr>
                    <w:jc w:val="both"/>
                    <w:rPr>
                      <w:rFonts w:ascii="Arial" w:hAnsi="Arial" w:cs="Arial"/>
                      <w:b/>
                      <w:color w:val="000000"/>
                      <w:sz w:val="16"/>
                      <w:szCs w:val="16"/>
                      <w:highlight w:val="yellow"/>
                      <w:lang w:eastAsia="es-CO"/>
                    </w:rPr>
                  </w:pPr>
                  <w:r w:rsidRPr="0055491C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2. Actualizar y analizar la información estadística para la elaboración de informes que permitan identificar patrones y tendencias para la toma de decisiones</w:t>
                  </w:r>
                </w:p>
              </w:tc>
              <w:tc>
                <w:tcPr>
                  <w:tcW w:w="5102" w:type="dxa"/>
                  <w:vAlign w:val="center"/>
                </w:tcPr>
                <w:p w14:paraId="05515355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• Se actualizaron las bases de datos delictivas reportadas por la Policía DEVAL y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MECAL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.</w:t>
                  </w:r>
                </w:p>
                <w:p w14:paraId="1BF69602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5DE5920F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realizaron análisis estadísticos descriptivos y comparativos, incluyendo variaciones porcentuales, análisis por periodos y correlaciones entre variables territoriales para identificar patrones y tendencias del comportamiento delictivo.</w:t>
                  </w:r>
                </w:p>
                <w:p w14:paraId="4B21204A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50E0A4BA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• Se realizaron pruebas en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Looker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Studio y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Power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BI para fortalecer los procesos de visualización y análisis de datos.</w:t>
                  </w:r>
                </w:p>
                <w:p w14:paraId="551C5859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3B7633EF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• Se coordinó con el equipo técnico la solución de fallas en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Looker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Studio para optimizar el procesamiento y análisis de la información.</w:t>
                  </w:r>
                </w:p>
                <w:p w14:paraId="40B33D5A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37458441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diseñó y ajustó una matriz en Excel y un formulario en Office 365 para optimizar la recolección y consolidación de información.</w:t>
                  </w:r>
                </w:p>
                <w:p w14:paraId="00EF944C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0218E38E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realizó la corrección y estructuración de la matriz de mediadores.</w:t>
                  </w:r>
                </w:p>
                <w:p w14:paraId="0FDE7E0E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44086E04" w14:textId="6596984A" w:rsidR="002D0E6F" w:rsidRPr="0090428B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avanzó en el diligenciamiento y actualización de la matriz de eventos del Valle del Cauca.</w:t>
                  </w:r>
                </w:p>
              </w:tc>
              <w:tc>
                <w:tcPr>
                  <w:tcW w:w="1557" w:type="dxa"/>
                  <w:vAlign w:val="center"/>
                </w:tcPr>
                <w:p w14:paraId="12716A92" w14:textId="77777777" w:rsidR="002D0E6F" w:rsidRPr="0055491C" w:rsidRDefault="002D0E6F" w:rsidP="002D0E6F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  <w:highlight w:val="yellow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ANEXO: MATERIAL FOTOGRÁFICO</w:t>
                  </w:r>
                </w:p>
              </w:tc>
            </w:tr>
            <w:tr w:rsidR="002D0E6F" w:rsidRPr="0055491C" w14:paraId="1914DA62" w14:textId="77777777" w:rsidTr="001D05CF">
              <w:trPr>
                <w:cantSplit/>
                <w:trHeight w:val="405"/>
              </w:trPr>
              <w:tc>
                <w:tcPr>
                  <w:tcW w:w="3331" w:type="dxa"/>
                  <w:vAlign w:val="center"/>
                </w:tcPr>
                <w:p w14:paraId="643E9FE6" w14:textId="77777777" w:rsidR="002D0E6F" w:rsidRPr="0055491C" w:rsidRDefault="002D0E6F" w:rsidP="002D0E6F">
                  <w:pPr>
                    <w:jc w:val="both"/>
                    <w:rPr>
                      <w:rFonts w:ascii="Arial" w:hAnsi="Arial" w:cs="Arial"/>
                      <w:b/>
                      <w:color w:val="000000"/>
                      <w:sz w:val="16"/>
                      <w:szCs w:val="16"/>
                      <w:highlight w:val="yellow"/>
                      <w:lang w:eastAsia="es-CO"/>
                    </w:rPr>
                  </w:pPr>
                  <w:r w:rsidRPr="0055491C">
                    <w:rPr>
                      <w:rFonts w:ascii="Arial" w:hAnsi="Arial" w:cs="Arial"/>
                      <w:sz w:val="16"/>
                      <w:szCs w:val="16"/>
                    </w:rPr>
                    <w:t>3. Apoyar con la elaboración de documentos y presentaciones de análisis de data para el fortalecimiento del sistema de información</w:t>
                  </w:r>
                </w:p>
              </w:tc>
              <w:tc>
                <w:tcPr>
                  <w:tcW w:w="5102" w:type="dxa"/>
                  <w:vAlign w:val="center"/>
                </w:tcPr>
                <w:p w14:paraId="62958AFF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diseñaron presentaciones técnicas y ejecutivas que integran mapas, estadísticas, indicadores y gráficos para la socialización de resultados.</w:t>
                  </w:r>
                </w:p>
                <w:p w14:paraId="1E02565E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5AB8260B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presentó la matriz de eventos del Valle del Cauca en reuniones con directivos y equipos de trabajo.</w:t>
                  </w:r>
                </w:p>
                <w:p w14:paraId="6598624A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21FF991C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• Se participó en reuniones con el equipo K2 para revisar avances de la plataforma y definir acciones de fortalecimiento del sistema de información.</w:t>
                  </w:r>
                </w:p>
                <w:p w14:paraId="65A1940C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02B97824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• Se sostuvieron reuniones de coordinación con integrantes del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CGES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y el Observatorio, tanto presenciales como virtuales, para definir lineamientos y estrategias de análisis de información.</w:t>
                  </w:r>
                </w:p>
                <w:p w14:paraId="2042A026" w14:textId="77777777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14:paraId="01467141" w14:textId="37068595" w:rsidR="002D0E6F" w:rsidRPr="0090428B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• Se asistió a reuniones estratégicas en la Gobernación del Valle con el Director del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CGES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y otros actores institucionales para coordinar acciones relacionadas con la gestión de información y la territorialización de políticas públicas.</w:t>
                  </w:r>
                </w:p>
              </w:tc>
              <w:tc>
                <w:tcPr>
                  <w:tcW w:w="1557" w:type="dxa"/>
                  <w:vAlign w:val="center"/>
                </w:tcPr>
                <w:p w14:paraId="06738729" w14:textId="77777777" w:rsidR="002D0E6F" w:rsidRPr="0055491C" w:rsidRDefault="002D0E6F" w:rsidP="002D0E6F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  <w:highlight w:val="yellow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ANEXO: MATERIAL FOTOGRÁFICO</w:t>
                  </w:r>
                </w:p>
              </w:tc>
            </w:tr>
            <w:tr w:rsidR="0090428B" w:rsidRPr="0055491C" w14:paraId="32C53193" w14:textId="77777777" w:rsidTr="001D05CF">
              <w:trPr>
                <w:cantSplit/>
                <w:trHeight w:val="405"/>
              </w:trPr>
              <w:tc>
                <w:tcPr>
                  <w:tcW w:w="3331" w:type="dxa"/>
                  <w:vAlign w:val="center"/>
                </w:tcPr>
                <w:p w14:paraId="23643311" w14:textId="60FB949E" w:rsidR="0090428B" w:rsidRPr="0055491C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4. Realizar el cargue mensual de la información de las cuotas de pago resultantes de sus obligaciones del presente contrato a la plataforma </w:t>
                  </w:r>
                  <w:proofErr w:type="spellStart"/>
                  <w:r>
                    <w:rPr>
                      <w:rFonts w:ascii="Arial" w:hAnsi="Arial" w:cs="Arial"/>
                      <w:sz w:val="16"/>
                      <w:szCs w:val="16"/>
                    </w:rPr>
                    <w:t>SECOP</w:t>
                  </w:r>
                  <w:proofErr w:type="spellEnd"/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II, informes que deben contar con las firmas que correspondan.</w:t>
                  </w:r>
                </w:p>
              </w:tc>
              <w:tc>
                <w:tcPr>
                  <w:tcW w:w="5102" w:type="dxa"/>
                  <w:vAlign w:val="center"/>
                </w:tcPr>
                <w:p w14:paraId="5607C7A0" w14:textId="2ABEEA20" w:rsidR="0090428B" w:rsidRPr="00FB757D" w:rsidRDefault="0090428B" w:rsidP="0090428B">
                  <w:pPr>
                    <w:jc w:val="both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• </w:t>
                  </w:r>
                  <w:r w:rsidR="009F5B64">
                    <w:rPr>
                      <w:rFonts w:ascii="Arial" w:hAnsi="Arial" w:cs="Arial"/>
                      <w:sz w:val="16"/>
                      <w:szCs w:val="16"/>
                    </w:rPr>
                    <w:t>Me comprometo a</w:t>
                  </w: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realiz</w:t>
                  </w:r>
                  <w:r w:rsidR="009F5B64">
                    <w:rPr>
                      <w:rFonts w:ascii="Arial" w:hAnsi="Arial" w:cs="Arial"/>
                      <w:sz w:val="16"/>
                      <w:szCs w:val="16"/>
                    </w:rPr>
                    <w:t>ar</w:t>
                  </w:r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el cargue mensual de la información correspondiente a las obligaciones contractuales en la plataforma </w:t>
                  </w:r>
                  <w:proofErr w:type="spellStart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>SECOP</w:t>
                  </w:r>
                  <w:proofErr w:type="spellEnd"/>
                  <w:r w:rsidRPr="00FB757D">
                    <w:rPr>
                      <w:rFonts w:ascii="Arial" w:hAnsi="Arial" w:cs="Arial"/>
                      <w:sz w:val="16"/>
                      <w:szCs w:val="16"/>
                    </w:rPr>
                    <w:t xml:space="preserve"> II, adjuntando los informes y documentos con las firmas requeridas para el trámite de pago.</w:t>
                  </w:r>
                </w:p>
              </w:tc>
              <w:tc>
                <w:tcPr>
                  <w:tcW w:w="1557" w:type="dxa"/>
                  <w:vAlign w:val="center"/>
                </w:tcPr>
                <w:p w14:paraId="038224AA" w14:textId="156C0E31" w:rsidR="0090428B" w:rsidRDefault="0090428B" w:rsidP="0090428B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</w:tc>
            </w:tr>
          </w:tbl>
          <w:p w14:paraId="500AA033" w14:textId="77777777" w:rsidR="002D0E6F" w:rsidRPr="0055491C" w:rsidRDefault="002D0E6F" w:rsidP="002D0E6F">
            <w:pPr>
              <w:pStyle w:val="Sinespaciad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3562A0BE" w14:textId="77777777" w:rsidR="0090428B" w:rsidRPr="0055491C" w:rsidRDefault="0090428B" w:rsidP="0090428B">
            <w:pPr>
              <w:pStyle w:val="Sinespaciado"/>
              <w:jc w:val="center"/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  <w:r w:rsidRPr="0055491C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MATERIAL FOTOGRÁFICO</w:t>
            </w:r>
          </w:p>
          <w:p w14:paraId="23BD781C" w14:textId="77777777" w:rsidR="0090428B" w:rsidRDefault="0090428B" w:rsidP="0090428B">
            <w:pPr>
              <w:pStyle w:val="Sinespaciad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6B590E8" w14:textId="77777777" w:rsidR="0090428B" w:rsidRDefault="0090428B" w:rsidP="0090428B">
            <w:pPr>
              <w:pStyle w:val="Sinespaciad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D951F74" wp14:editId="2CE44E34">
                  <wp:extent cx="1783080" cy="1438910"/>
                  <wp:effectExtent l="0" t="0" r="7620" b="889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57"/>
                          <a:stretch/>
                        </pic:blipFill>
                        <pic:spPr bwMode="auto">
                          <a:xfrm>
                            <a:off x="0" y="0"/>
                            <a:ext cx="1789587" cy="1444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D98E90C" wp14:editId="7E31481F">
                  <wp:extent cx="1080028" cy="1440000"/>
                  <wp:effectExtent l="0" t="0" r="6350" b="825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2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3A8DA80" wp14:editId="3FD3497A">
                  <wp:extent cx="1569720" cy="1439545"/>
                  <wp:effectExtent l="0" t="0" r="0" b="825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5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550"/>
                          <a:stretch/>
                        </pic:blipFill>
                        <pic:spPr bwMode="auto">
                          <a:xfrm>
                            <a:off x="0" y="0"/>
                            <a:ext cx="1570220" cy="14400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7B69328" wp14:editId="22382419">
                  <wp:extent cx="1348740" cy="1439545"/>
                  <wp:effectExtent l="0" t="0" r="3810" b="825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16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6E84D9BD" w14:textId="77777777" w:rsidR="0090428B" w:rsidRPr="0055491C" w:rsidRDefault="0090428B" w:rsidP="0090428B">
            <w:pPr>
              <w:pStyle w:val="Sinespaciad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 wp14:anchorId="5ECDA042" wp14:editId="1189E144">
                  <wp:extent cx="1653540" cy="1438910"/>
                  <wp:effectExtent l="0" t="0" r="3810" b="889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99" r="11563"/>
                          <a:stretch/>
                        </pic:blipFill>
                        <pic:spPr bwMode="auto">
                          <a:xfrm>
                            <a:off x="0" y="0"/>
                            <a:ext cx="1654794" cy="1440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193A6A5" wp14:editId="486D09F1">
                  <wp:extent cx="1729740" cy="1439545"/>
                  <wp:effectExtent l="0" t="0" r="3810" b="825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289" cy="1440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A234216" wp14:editId="55AB102C">
                  <wp:extent cx="1996440" cy="1439545"/>
                  <wp:effectExtent l="0" t="0" r="3810" b="825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9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071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E983B15" wp14:editId="511F58F6">
                  <wp:extent cx="664174" cy="1440000"/>
                  <wp:effectExtent l="0" t="0" r="3175" b="825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174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AA4C862" wp14:editId="5EA82A79">
                  <wp:extent cx="1973580" cy="1439545"/>
                  <wp:effectExtent l="0" t="0" r="7620" b="8255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10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204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47239BF" wp14:editId="5D1E53C3">
                  <wp:extent cx="664174" cy="1440000"/>
                  <wp:effectExtent l="0" t="0" r="3175" b="825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174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F8057F3" wp14:editId="29BAE5A3">
                  <wp:extent cx="1615440" cy="1439545"/>
                  <wp:effectExtent l="0" t="0" r="3810" b="8255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3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953" cy="1440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2086879" wp14:editId="179C9DA9">
                  <wp:extent cx="1729740" cy="1439545"/>
                  <wp:effectExtent l="0" t="0" r="3810" b="825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293" cy="1440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E591C9C" wp14:editId="6BAB70B3">
                  <wp:extent cx="1684020" cy="1439545"/>
                  <wp:effectExtent l="0" t="0" r="0" b="825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02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B0F6FC0" wp14:editId="0A3EE1CF">
                  <wp:extent cx="1790700" cy="1439545"/>
                  <wp:effectExtent l="0" t="0" r="0" b="825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7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268" cy="1440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969797F" wp14:editId="4E66D8EC">
                  <wp:extent cx="1615440" cy="1439545"/>
                  <wp:effectExtent l="0" t="0" r="3810" b="8255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953" cy="1440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A9CC321" wp14:editId="4AF6AA52">
                  <wp:extent cx="1082019" cy="1440000"/>
                  <wp:effectExtent l="0" t="0" r="4445" b="8255"/>
                  <wp:docPr id="324380352" name="Imagen 324380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n 21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019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3F0E3C1" wp14:editId="7B5E4664">
                  <wp:extent cx="1076067" cy="1440000"/>
                  <wp:effectExtent l="0" t="0" r="0" b="8255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06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ABF5E17" wp14:editId="4A898A9F">
                  <wp:extent cx="1623060" cy="1439545"/>
                  <wp:effectExtent l="0" t="0" r="0" b="8255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9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576" cy="1440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A2101B" w14:textId="77777777" w:rsidR="0090428B" w:rsidRPr="0055491C" w:rsidRDefault="0090428B" w:rsidP="0090428B">
            <w:pPr>
              <w:pStyle w:val="Sinespaciad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5950E41A" w14:textId="77777777" w:rsidR="0090428B" w:rsidRDefault="0090428B" w:rsidP="0090428B">
            <w:pPr>
              <w:pStyle w:val="Sinespaciad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F4BA2DF" w14:textId="77777777" w:rsidR="0090428B" w:rsidRDefault="0090428B" w:rsidP="0090428B">
            <w:pPr>
              <w:pStyle w:val="Sinespaciad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33B64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1997CFAE" wp14:editId="7006F87C">
                  <wp:extent cx="6210935" cy="3045460"/>
                  <wp:effectExtent l="0" t="0" r="0" b="254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935" cy="3045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D1B3D8" w14:textId="65B3F765" w:rsidR="00360EA5" w:rsidRPr="00360EA5" w:rsidRDefault="00360EA5" w:rsidP="0090428B">
            <w:pPr>
              <w:pStyle w:val="Sinespaciado"/>
              <w:rPr>
                <w:rFonts w:ascii="Arial" w:hAnsi="Arial" w:cs="Arial"/>
                <w:b/>
                <w:bCs/>
              </w:rPr>
            </w:pPr>
          </w:p>
        </w:tc>
      </w:tr>
    </w:tbl>
    <w:p w14:paraId="44595865" w14:textId="77777777" w:rsidR="008F0795" w:rsidRDefault="008F0795" w:rsidP="00CA3E19">
      <w:pPr>
        <w:pStyle w:val="Sinespaciado"/>
        <w:jc w:val="both"/>
        <w:rPr>
          <w:rFonts w:ascii="Arial" w:hAnsi="Arial" w:cs="Arial"/>
          <w:lang w:eastAsia="es-ES_tradnl"/>
        </w:rPr>
      </w:pPr>
    </w:p>
    <w:p w14:paraId="17417453" w14:textId="02081B3F" w:rsidR="004221D5" w:rsidRDefault="002B18E3" w:rsidP="00CA3E19">
      <w:pPr>
        <w:pStyle w:val="Sinespaciado"/>
        <w:jc w:val="both"/>
        <w:rPr>
          <w:rFonts w:ascii="Arial" w:hAnsi="Arial" w:cs="Arial"/>
          <w:lang w:eastAsia="es-ES_tradnl"/>
        </w:rPr>
      </w:pPr>
      <w:r w:rsidRPr="002B18E3">
        <w:rPr>
          <w:rFonts w:ascii="Arial" w:hAnsi="Arial" w:cs="Arial"/>
          <w:lang w:eastAsia="es-ES_tradnl"/>
        </w:rPr>
        <w:t>Se adjunta a este Informe la Planilla de Aportes (</w:t>
      </w:r>
      <w:r w:rsidR="008A401E" w:rsidRPr="008A401E">
        <w:rPr>
          <w:rFonts w:ascii="Arial" w:hAnsi="Arial" w:cs="Arial"/>
          <w:lang w:eastAsia="es-ES_tradnl"/>
        </w:rPr>
        <w:t>FOSYGA RÉGIMEN ESPECIAL) pensión (COLPENSIONES) y ARL (POSITIVA)</w:t>
      </w:r>
      <w:r w:rsidR="008A401E">
        <w:rPr>
          <w:rFonts w:ascii="Arial" w:hAnsi="Arial" w:cs="Arial"/>
          <w:lang w:eastAsia="es-ES_tradnl"/>
        </w:rPr>
        <w:t>:</w:t>
      </w:r>
    </w:p>
    <w:p w14:paraId="71FF36E3" w14:textId="77777777" w:rsidR="00AD3490" w:rsidRDefault="00AD3490" w:rsidP="00CA3E19">
      <w:pPr>
        <w:pStyle w:val="Sinespaciado"/>
        <w:jc w:val="both"/>
        <w:rPr>
          <w:rFonts w:ascii="Arial" w:hAnsi="Arial" w:cs="Arial"/>
          <w:lang w:eastAsia="es-ES_tradnl"/>
        </w:rPr>
      </w:pPr>
    </w:p>
    <w:p w14:paraId="23EC9B2D" w14:textId="1AF4689B" w:rsidR="00AD3490" w:rsidRPr="00197F98" w:rsidRDefault="000213F2" w:rsidP="00CA3E19">
      <w:pPr>
        <w:pStyle w:val="Sinespaciado"/>
        <w:jc w:val="both"/>
        <w:rPr>
          <w:rFonts w:ascii="Arial" w:hAnsi="Arial" w:cs="Arial"/>
          <w:lang w:eastAsia="es-ES_tradnl"/>
        </w:rPr>
      </w:pPr>
      <w:r>
        <w:rPr>
          <w:rFonts w:ascii="Arial" w:hAnsi="Arial" w:cs="Arial"/>
          <w:lang w:eastAsia="es-ES_tradnl"/>
        </w:rPr>
        <w:t>P</w:t>
      </w:r>
      <w:r w:rsidR="00214459" w:rsidRPr="00214459">
        <w:rPr>
          <w:rFonts w:ascii="Arial" w:hAnsi="Arial" w:cs="Arial"/>
          <w:lang w:eastAsia="es-ES_tradnl"/>
        </w:rPr>
        <w:t xml:space="preserve">lanilla de seguridad social No.: </w:t>
      </w:r>
      <w:r w:rsidR="0090428B" w:rsidRPr="0090428B">
        <w:rPr>
          <w:rFonts w:ascii="Arial" w:hAnsi="Arial" w:cs="Arial"/>
          <w:lang w:eastAsia="es-ES_tradnl"/>
        </w:rPr>
        <w:t>9508074119</w:t>
      </w:r>
      <w:r w:rsidR="0090428B">
        <w:rPr>
          <w:rFonts w:ascii="Arial" w:hAnsi="Arial" w:cs="Arial"/>
          <w:lang w:eastAsia="es-ES_tradnl"/>
        </w:rPr>
        <w:t xml:space="preserve"> </w:t>
      </w:r>
      <w:r w:rsidR="00214459" w:rsidRPr="00214459">
        <w:rPr>
          <w:rFonts w:ascii="Arial" w:hAnsi="Arial" w:cs="Arial"/>
          <w:lang w:eastAsia="es-ES_tradnl"/>
        </w:rPr>
        <w:t xml:space="preserve">y comprobante de pago CUS No.: </w:t>
      </w:r>
      <w:r w:rsidR="0090428B" w:rsidRPr="0090428B">
        <w:rPr>
          <w:rFonts w:ascii="Arial" w:hAnsi="Arial" w:cs="Arial"/>
          <w:lang w:eastAsia="es-ES_tradnl"/>
        </w:rPr>
        <w:t>493990311</w:t>
      </w:r>
      <w:r w:rsidR="00214459" w:rsidRPr="00214459">
        <w:rPr>
          <w:rFonts w:ascii="Arial" w:hAnsi="Arial" w:cs="Arial"/>
          <w:lang w:eastAsia="es-ES_tradnl"/>
        </w:rPr>
        <w:t xml:space="preserve">, del mes de </w:t>
      </w:r>
      <w:r w:rsidR="0090428B">
        <w:rPr>
          <w:rFonts w:ascii="Arial" w:hAnsi="Arial" w:cs="Arial"/>
          <w:lang w:eastAsia="es-ES_tradnl"/>
        </w:rPr>
        <w:t>julio</w:t>
      </w:r>
      <w:r w:rsidR="00214459" w:rsidRPr="00214459">
        <w:rPr>
          <w:rFonts w:ascii="Arial" w:hAnsi="Arial" w:cs="Arial"/>
          <w:lang w:eastAsia="es-ES_tradnl"/>
        </w:rPr>
        <w:t xml:space="preserve"> de 202</w:t>
      </w:r>
      <w:r w:rsidR="00506A37">
        <w:rPr>
          <w:rFonts w:ascii="Arial" w:hAnsi="Arial" w:cs="Arial"/>
          <w:lang w:eastAsia="es-ES_tradnl"/>
        </w:rPr>
        <w:t>6</w:t>
      </w:r>
      <w:r w:rsidR="00214459" w:rsidRPr="00214459">
        <w:rPr>
          <w:rFonts w:ascii="Arial" w:hAnsi="Arial" w:cs="Arial"/>
          <w:lang w:eastAsia="es-ES_tradnl"/>
        </w:rPr>
        <w:t>.</w:t>
      </w:r>
    </w:p>
    <w:p w14:paraId="6183F348" w14:textId="77777777" w:rsidR="00AD3490" w:rsidRDefault="00AD3490" w:rsidP="00CA3E19">
      <w:pPr>
        <w:pStyle w:val="Sinespaciado"/>
        <w:jc w:val="both"/>
        <w:rPr>
          <w:rFonts w:ascii="Arial" w:hAnsi="Arial" w:cs="Arial"/>
          <w:lang w:eastAsia="es-ES_tradnl"/>
        </w:rPr>
      </w:pPr>
    </w:p>
    <w:p w14:paraId="79F39DBC" w14:textId="11F736C7" w:rsidR="00200103" w:rsidRDefault="00200103" w:rsidP="00CA3E19">
      <w:pPr>
        <w:pStyle w:val="Sinespaciado"/>
        <w:jc w:val="both"/>
        <w:rPr>
          <w:rFonts w:ascii="Arial" w:hAnsi="Arial" w:cs="Arial"/>
          <w:lang w:eastAsia="es-ES_tradnl"/>
        </w:rPr>
      </w:pPr>
    </w:p>
    <w:p w14:paraId="309A1684" w14:textId="3AA8C9CD" w:rsidR="00200103" w:rsidRPr="00835B8C" w:rsidRDefault="00200103" w:rsidP="00CA3E19">
      <w:pPr>
        <w:pStyle w:val="Sinespaciado"/>
        <w:jc w:val="both"/>
        <w:rPr>
          <w:rFonts w:ascii="Arial" w:hAnsi="Arial" w:cs="Arial"/>
        </w:rPr>
      </w:pPr>
      <w:r w:rsidRPr="00835B8C">
        <w:rPr>
          <w:rFonts w:ascii="Arial" w:hAnsi="Arial" w:cs="Arial"/>
        </w:rPr>
        <w:t xml:space="preserve">Para constancia de lo anterior, se firma en Cali Valle del Cauca el </w:t>
      </w:r>
      <w:r w:rsidR="0090428B">
        <w:rPr>
          <w:rFonts w:ascii="Arial" w:hAnsi="Arial" w:cs="Arial"/>
        </w:rPr>
        <w:t>24</w:t>
      </w:r>
      <w:r w:rsidRPr="00835B8C">
        <w:rPr>
          <w:rFonts w:ascii="Arial" w:hAnsi="Arial" w:cs="Arial"/>
        </w:rPr>
        <w:t xml:space="preserve"> de </w:t>
      </w:r>
      <w:r w:rsidR="00CA3E19">
        <w:rPr>
          <w:rFonts w:ascii="Arial" w:hAnsi="Arial" w:cs="Arial"/>
        </w:rPr>
        <w:t>ju</w:t>
      </w:r>
      <w:r w:rsidR="0090428B">
        <w:rPr>
          <w:rFonts w:ascii="Arial" w:hAnsi="Arial" w:cs="Arial"/>
        </w:rPr>
        <w:t>l</w:t>
      </w:r>
      <w:r w:rsidR="00CA3E19">
        <w:rPr>
          <w:rFonts w:ascii="Arial" w:hAnsi="Arial" w:cs="Arial"/>
        </w:rPr>
        <w:t>io</w:t>
      </w:r>
      <w:r w:rsidRPr="00835B8C">
        <w:rPr>
          <w:rFonts w:ascii="Arial" w:hAnsi="Arial" w:cs="Arial"/>
        </w:rPr>
        <w:t xml:space="preserve"> de 202</w:t>
      </w:r>
      <w:r w:rsidR="00CA3E19">
        <w:rPr>
          <w:rFonts w:ascii="Arial" w:hAnsi="Arial" w:cs="Arial"/>
        </w:rPr>
        <w:t>6</w:t>
      </w:r>
      <w:r w:rsidRPr="00835B8C">
        <w:rPr>
          <w:rFonts w:ascii="Arial" w:hAnsi="Arial" w:cs="Arial"/>
        </w:rPr>
        <w:t>.</w:t>
      </w:r>
    </w:p>
    <w:p w14:paraId="225BC979" w14:textId="77777777" w:rsidR="00200103" w:rsidRDefault="0020010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364CEDEA" w14:textId="6C611225" w:rsidR="00200103" w:rsidRDefault="0020010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6302077B" w14:textId="5FE5E534" w:rsidR="009B6883" w:rsidRDefault="009B688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1196EED5" w14:textId="66552D47" w:rsidR="009B6883" w:rsidRDefault="009B688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6CB6FD11" w14:textId="4317742E" w:rsidR="009B6883" w:rsidRDefault="009B688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75D0DE0D" w14:textId="68E394A7" w:rsidR="009B6883" w:rsidRDefault="009B688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7DCAB54A" w14:textId="77777777" w:rsidR="009B6883" w:rsidRDefault="009B688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3D969EFF" w14:textId="77777777" w:rsidR="00577BD9" w:rsidRDefault="00577BD9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</w:p>
    <w:p w14:paraId="4050045F" w14:textId="44A6C767" w:rsidR="00200103" w:rsidRPr="00835B8C" w:rsidRDefault="0020010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  <w:r w:rsidRPr="00835B8C">
        <w:rPr>
          <w:rFonts w:ascii="Arial" w:hAnsi="Arial" w:cs="Arial"/>
          <w:sz w:val="22"/>
          <w:szCs w:val="22"/>
        </w:rPr>
        <w:t>Firma:</w:t>
      </w:r>
      <w:r w:rsidR="00CA3E19">
        <w:rPr>
          <w:rFonts w:ascii="Arial" w:hAnsi="Arial" w:cs="Arial"/>
          <w:sz w:val="22"/>
          <w:szCs w:val="22"/>
        </w:rPr>
        <w:t xml:space="preserve"> __</w:t>
      </w:r>
      <w:r w:rsidRPr="00835B8C">
        <w:rPr>
          <w:rFonts w:ascii="Arial" w:hAnsi="Arial" w:cs="Arial"/>
          <w:sz w:val="22"/>
          <w:szCs w:val="22"/>
        </w:rPr>
        <w:t>___________________________</w:t>
      </w:r>
      <w:r w:rsidR="003445BB">
        <w:rPr>
          <w:rFonts w:ascii="Arial" w:hAnsi="Arial" w:cs="Arial"/>
          <w:sz w:val="22"/>
          <w:szCs w:val="22"/>
        </w:rPr>
        <w:t>_</w:t>
      </w:r>
      <w:r w:rsidR="00CA3E19">
        <w:rPr>
          <w:rFonts w:ascii="Arial" w:hAnsi="Arial" w:cs="Arial"/>
          <w:sz w:val="22"/>
          <w:szCs w:val="22"/>
        </w:rPr>
        <w:t>_</w:t>
      </w:r>
    </w:p>
    <w:p w14:paraId="58C48C99" w14:textId="77777777" w:rsidR="00200103" w:rsidRPr="00835B8C" w:rsidRDefault="0020010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  <w:r w:rsidRPr="00835B8C">
        <w:rPr>
          <w:rFonts w:ascii="Arial" w:hAnsi="Arial" w:cs="Arial"/>
          <w:sz w:val="22"/>
          <w:szCs w:val="22"/>
        </w:rPr>
        <w:t>Nombre: Oscar Fernando Castrillón Quintero</w:t>
      </w:r>
    </w:p>
    <w:p w14:paraId="63A0E8D9" w14:textId="19974A76" w:rsidR="00254461" w:rsidRPr="00360EA5" w:rsidRDefault="00200103" w:rsidP="00CA3E19">
      <w:pPr>
        <w:ind w:left="-284" w:firstLine="284"/>
        <w:jc w:val="both"/>
        <w:rPr>
          <w:rFonts w:ascii="Arial" w:hAnsi="Arial" w:cs="Arial"/>
          <w:sz w:val="22"/>
          <w:szCs w:val="22"/>
        </w:rPr>
      </w:pPr>
      <w:r w:rsidRPr="00835B8C">
        <w:rPr>
          <w:rFonts w:ascii="Arial" w:hAnsi="Arial" w:cs="Arial"/>
          <w:sz w:val="22"/>
          <w:szCs w:val="22"/>
        </w:rPr>
        <w:t>C.C. 14652387 de Ginebra Valle</w:t>
      </w:r>
    </w:p>
    <w:sectPr w:rsidR="00254461" w:rsidRPr="00360EA5" w:rsidSect="005F1601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2242" w:h="15842" w:code="1"/>
      <w:pgMar w:top="1077" w:right="1134" w:bottom="1077" w:left="1134" w:header="283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A7ABB5" w14:textId="77777777" w:rsidR="00C877B7" w:rsidRDefault="00C877B7">
      <w:r>
        <w:separator/>
      </w:r>
    </w:p>
  </w:endnote>
  <w:endnote w:type="continuationSeparator" w:id="0">
    <w:p w14:paraId="08604FEB" w14:textId="77777777" w:rsidR="00C877B7" w:rsidRDefault="00C877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asual">
    <w:altName w:val="Courier New"/>
    <w:panose1 w:val="00000000000000000000"/>
    <w:charset w:val="00"/>
    <w:family w:val="roman"/>
    <w:notTrueType/>
    <w:pitch w:val="default"/>
  </w:font>
  <w:font w:name="Arial (W1)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C5C45" w14:textId="77777777" w:rsidR="00717564" w:rsidRDefault="0071756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9936196"/>
      <w:docPartObj>
        <w:docPartGallery w:val="Page Numbers (Bottom of Page)"/>
        <w:docPartUnique/>
      </w:docPartObj>
    </w:sdtPr>
    <w:sdtEndPr>
      <w:rPr>
        <w:sz w:val="12"/>
        <w:szCs w:val="12"/>
      </w:rPr>
    </w:sdtEndPr>
    <w:sdtContent>
      <w:p w14:paraId="2A82A371" w14:textId="15A8F615" w:rsidR="00717564" w:rsidRPr="00717564" w:rsidRDefault="00717564">
        <w:pPr>
          <w:pStyle w:val="Piedepgina"/>
          <w:jc w:val="right"/>
          <w:rPr>
            <w:sz w:val="12"/>
            <w:szCs w:val="12"/>
          </w:rPr>
        </w:pPr>
        <w:r w:rsidRPr="00717564">
          <w:rPr>
            <w:sz w:val="12"/>
            <w:szCs w:val="12"/>
          </w:rPr>
          <w:fldChar w:fldCharType="begin"/>
        </w:r>
        <w:r w:rsidRPr="00717564">
          <w:rPr>
            <w:sz w:val="12"/>
            <w:szCs w:val="12"/>
          </w:rPr>
          <w:instrText>PAGE   \* MERGEFORMAT</w:instrText>
        </w:r>
        <w:r w:rsidRPr="00717564">
          <w:rPr>
            <w:sz w:val="12"/>
            <w:szCs w:val="12"/>
          </w:rPr>
          <w:fldChar w:fldCharType="separate"/>
        </w:r>
        <w:r w:rsidRPr="00717564">
          <w:rPr>
            <w:sz w:val="12"/>
            <w:szCs w:val="12"/>
          </w:rPr>
          <w:t>2</w:t>
        </w:r>
        <w:r w:rsidRPr="00717564">
          <w:rPr>
            <w:sz w:val="12"/>
            <w:szCs w:val="12"/>
          </w:rPr>
          <w:fldChar w:fldCharType="end"/>
        </w:r>
      </w:p>
    </w:sdtContent>
  </w:sdt>
  <w:p w14:paraId="054B909D" w14:textId="77777777" w:rsidR="003A3BA7" w:rsidRPr="003A3BA7" w:rsidRDefault="003A3BA7" w:rsidP="003A3BA7">
    <w:pPr>
      <w:pStyle w:val="Piedepgina"/>
      <w:jc w:val="center"/>
      <w:rPr>
        <w:rFonts w:ascii="Arial" w:hAnsi="Arial" w:cs="Arial"/>
        <w:lang w:val="es-MX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3800C7" w14:textId="77777777" w:rsidR="00717564" w:rsidRDefault="0071756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592847" w14:textId="77777777" w:rsidR="00C877B7" w:rsidRDefault="00C877B7">
      <w:r>
        <w:separator/>
      </w:r>
    </w:p>
  </w:footnote>
  <w:footnote w:type="continuationSeparator" w:id="0">
    <w:p w14:paraId="7B1E8D1A" w14:textId="77777777" w:rsidR="00C877B7" w:rsidRDefault="00C877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3D776" w14:textId="77777777" w:rsidR="00717564" w:rsidRDefault="0071756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18C207" w14:textId="77777777" w:rsidR="004C3D82" w:rsidRDefault="004C3D82" w:rsidP="004C3D82">
    <w:pPr>
      <w:pStyle w:val="Encabezado"/>
      <w:jc w:val="right"/>
      <w:rPr>
        <w:b/>
        <w:bCs/>
      </w:rPr>
    </w:pPr>
  </w:p>
  <w:tbl>
    <w:tblPr>
      <w:tblW w:w="99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918"/>
    </w:tblGrid>
    <w:tr w:rsidR="00783D59" w:rsidRPr="00C8560C" w14:paraId="448D89ED" w14:textId="77777777" w:rsidTr="00A5587C">
      <w:trPr>
        <w:cantSplit/>
        <w:trHeight w:val="276"/>
      </w:trPr>
      <w:tc>
        <w:tcPr>
          <w:tcW w:w="9918" w:type="dxa"/>
          <w:vMerge w:val="restart"/>
          <w:vAlign w:val="center"/>
        </w:tcPr>
        <w:p w14:paraId="212ADA52" w14:textId="26C2254A" w:rsidR="00783D59" w:rsidRDefault="00783D59" w:rsidP="00EF0E3F">
          <w:pPr>
            <w:pStyle w:val="Encabezado"/>
            <w:jc w:val="center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INFORME </w:t>
          </w:r>
          <w:r w:rsidR="00E30537">
            <w:rPr>
              <w:rFonts w:ascii="Arial" w:hAnsi="Arial"/>
              <w:b/>
            </w:rPr>
            <w:t xml:space="preserve">FINAL </w:t>
          </w:r>
          <w:r>
            <w:rPr>
              <w:rFonts w:ascii="Arial" w:hAnsi="Arial"/>
              <w:b/>
            </w:rPr>
            <w:t xml:space="preserve">DE ACTIVIDADES </w:t>
          </w:r>
        </w:p>
        <w:p w14:paraId="39D89309" w14:textId="5CF79563" w:rsidR="00975046" w:rsidRPr="00975046" w:rsidRDefault="00975046" w:rsidP="00975046">
          <w:pPr>
            <w:rPr>
              <w:sz w:val="14"/>
              <w:szCs w:val="14"/>
            </w:rPr>
          </w:pPr>
        </w:p>
      </w:tc>
    </w:tr>
    <w:tr w:rsidR="00783D59" w:rsidRPr="00C8560C" w14:paraId="2F43E07A" w14:textId="77777777" w:rsidTr="00A5587C">
      <w:trPr>
        <w:cantSplit/>
        <w:trHeight w:val="263"/>
      </w:trPr>
      <w:tc>
        <w:tcPr>
          <w:tcW w:w="9918" w:type="dxa"/>
          <w:vMerge/>
        </w:tcPr>
        <w:p w14:paraId="04F111C8" w14:textId="77777777" w:rsidR="00783D59" w:rsidRPr="00B30756" w:rsidRDefault="00783D59" w:rsidP="00404845">
          <w:pPr>
            <w:pStyle w:val="Encabezado"/>
            <w:rPr>
              <w:sz w:val="16"/>
              <w:szCs w:val="16"/>
            </w:rPr>
          </w:pPr>
        </w:p>
      </w:tc>
    </w:tr>
    <w:tr w:rsidR="00783D59" w:rsidRPr="00C8560C" w14:paraId="6ABAABDA" w14:textId="77777777" w:rsidTr="00A5587C">
      <w:trPr>
        <w:cantSplit/>
        <w:trHeight w:val="263"/>
      </w:trPr>
      <w:tc>
        <w:tcPr>
          <w:tcW w:w="9918" w:type="dxa"/>
          <w:vMerge/>
        </w:tcPr>
        <w:p w14:paraId="5A077259" w14:textId="77777777" w:rsidR="00783D59" w:rsidRPr="00B30756" w:rsidRDefault="00783D59" w:rsidP="00404845">
          <w:pPr>
            <w:pStyle w:val="Encabezado"/>
            <w:rPr>
              <w:sz w:val="16"/>
              <w:szCs w:val="16"/>
            </w:rPr>
          </w:pPr>
        </w:p>
      </w:tc>
    </w:tr>
    <w:tr w:rsidR="00783D59" w:rsidRPr="00C8560C" w14:paraId="71E7B39D" w14:textId="77777777" w:rsidTr="00A5587C">
      <w:trPr>
        <w:cantSplit/>
        <w:trHeight w:val="263"/>
      </w:trPr>
      <w:tc>
        <w:tcPr>
          <w:tcW w:w="9918" w:type="dxa"/>
          <w:vMerge/>
        </w:tcPr>
        <w:p w14:paraId="165FBD23" w14:textId="77777777" w:rsidR="00783D59" w:rsidRPr="00B30756" w:rsidRDefault="00783D59" w:rsidP="00404845">
          <w:pPr>
            <w:pStyle w:val="Encabezado"/>
            <w:rPr>
              <w:sz w:val="16"/>
              <w:szCs w:val="16"/>
            </w:rPr>
          </w:pPr>
        </w:p>
      </w:tc>
    </w:tr>
  </w:tbl>
  <w:p w14:paraId="60E28E50" w14:textId="77777777" w:rsidR="004C3D82" w:rsidRPr="00966475" w:rsidRDefault="004C3D82" w:rsidP="004C3D82">
    <w:pPr>
      <w:pStyle w:val="Encabezado"/>
      <w:jc w:val="center"/>
      <w:rPr>
        <w:rFonts w:ascii="Arial Narrow" w:hAnsi="Arial Narrow"/>
        <w:color w:val="000000"/>
        <w:sz w:val="14"/>
        <w:szCs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7B4932" w14:textId="77777777" w:rsidR="00717564" w:rsidRDefault="0071756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71554"/>
    <w:multiLevelType w:val="hybridMultilevel"/>
    <w:tmpl w:val="F12CD5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65E0B"/>
    <w:multiLevelType w:val="hybridMultilevel"/>
    <w:tmpl w:val="0BD4486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DD0B75"/>
    <w:multiLevelType w:val="hybridMultilevel"/>
    <w:tmpl w:val="026084D0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3B0696"/>
    <w:multiLevelType w:val="hybridMultilevel"/>
    <w:tmpl w:val="8C0C155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802D35"/>
    <w:multiLevelType w:val="hybridMultilevel"/>
    <w:tmpl w:val="CE2ABB58"/>
    <w:lvl w:ilvl="0" w:tplc="A224D37C">
      <w:start w:val="1"/>
      <w:numFmt w:val="bullet"/>
      <w:lvlText w:val="-"/>
      <w:lvlJc w:val="left"/>
      <w:pPr>
        <w:ind w:left="358" w:hanging="360"/>
      </w:pPr>
      <w:rPr>
        <w:rFonts w:ascii="Arial" w:eastAsia="Times New Roman" w:hAnsi="Arial" w:cs="Arial" w:hint="default"/>
        <w:color w:val="1A181A"/>
        <w:w w:val="105"/>
      </w:rPr>
    </w:lvl>
    <w:lvl w:ilvl="1" w:tplc="240A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5" w15:restartNumberingAfterBreak="0">
    <w:nsid w:val="11924AA3"/>
    <w:multiLevelType w:val="hybridMultilevel"/>
    <w:tmpl w:val="76B685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F5E61"/>
    <w:multiLevelType w:val="hybridMultilevel"/>
    <w:tmpl w:val="FF3673E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581108"/>
    <w:multiLevelType w:val="hybridMultilevel"/>
    <w:tmpl w:val="A178E414"/>
    <w:lvl w:ilvl="0" w:tplc="FFFFFFFF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78" w:hanging="360"/>
      </w:pPr>
    </w:lvl>
    <w:lvl w:ilvl="2" w:tplc="FFFFFFFF" w:tentative="1">
      <w:start w:val="1"/>
      <w:numFmt w:val="lowerRoman"/>
      <w:lvlText w:val="%3."/>
      <w:lvlJc w:val="right"/>
      <w:pPr>
        <w:ind w:left="1798" w:hanging="180"/>
      </w:pPr>
    </w:lvl>
    <w:lvl w:ilvl="3" w:tplc="FFFFFFFF" w:tentative="1">
      <w:start w:val="1"/>
      <w:numFmt w:val="decimal"/>
      <w:lvlText w:val="%4."/>
      <w:lvlJc w:val="left"/>
      <w:pPr>
        <w:ind w:left="2518" w:hanging="360"/>
      </w:pPr>
    </w:lvl>
    <w:lvl w:ilvl="4" w:tplc="FFFFFFFF" w:tentative="1">
      <w:start w:val="1"/>
      <w:numFmt w:val="lowerLetter"/>
      <w:lvlText w:val="%5."/>
      <w:lvlJc w:val="left"/>
      <w:pPr>
        <w:ind w:left="3238" w:hanging="360"/>
      </w:pPr>
    </w:lvl>
    <w:lvl w:ilvl="5" w:tplc="FFFFFFFF" w:tentative="1">
      <w:start w:val="1"/>
      <w:numFmt w:val="lowerRoman"/>
      <w:lvlText w:val="%6."/>
      <w:lvlJc w:val="right"/>
      <w:pPr>
        <w:ind w:left="3958" w:hanging="180"/>
      </w:pPr>
    </w:lvl>
    <w:lvl w:ilvl="6" w:tplc="FFFFFFFF" w:tentative="1">
      <w:start w:val="1"/>
      <w:numFmt w:val="decimal"/>
      <w:lvlText w:val="%7."/>
      <w:lvlJc w:val="left"/>
      <w:pPr>
        <w:ind w:left="4678" w:hanging="360"/>
      </w:pPr>
    </w:lvl>
    <w:lvl w:ilvl="7" w:tplc="FFFFFFFF" w:tentative="1">
      <w:start w:val="1"/>
      <w:numFmt w:val="lowerLetter"/>
      <w:lvlText w:val="%8."/>
      <w:lvlJc w:val="left"/>
      <w:pPr>
        <w:ind w:left="5398" w:hanging="360"/>
      </w:pPr>
    </w:lvl>
    <w:lvl w:ilvl="8" w:tplc="FFFFFFFF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8" w15:restartNumberingAfterBreak="0">
    <w:nsid w:val="251371B3"/>
    <w:multiLevelType w:val="hybridMultilevel"/>
    <w:tmpl w:val="C8C0E350"/>
    <w:lvl w:ilvl="0" w:tplc="BCB88826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085C12"/>
    <w:multiLevelType w:val="hybridMultilevel"/>
    <w:tmpl w:val="D1402382"/>
    <w:lvl w:ilvl="0" w:tplc="7CDC69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216B20"/>
    <w:multiLevelType w:val="hybridMultilevel"/>
    <w:tmpl w:val="E32CADEC"/>
    <w:lvl w:ilvl="0" w:tplc="A64EA2CC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F026EF"/>
    <w:multiLevelType w:val="hybridMultilevel"/>
    <w:tmpl w:val="9536A7B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F96DCC"/>
    <w:multiLevelType w:val="hybridMultilevel"/>
    <w:tmpl w:val="16C25F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3D6130"/>
    <w:multiLevelType w:val="hybridMultilevel"/>
    <w:tmpl w:val="2EBAE8D0"/>
    <w:lvl w:ilvl="0" w:tplc="F396675C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3F3E8C"/>
    <w:multiLevelType w:val="hybridMultilevel"/>
    <w:tmpl w:val="B9BAA42A"/>
    <w:lvl w:ilvl="0" w:tplc="0094745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513A20"/>
    <w:multiLevelType w:val="hybridMultilevel"/>
    <w:tmpl w:val="D72A2628"/>
    <w:lvl w:ilvl="0" w:tplc="F7286784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78" w:hanging="360"/>
      </w:pPr>
    </w:lvl>
    <w:lvl w:ilvl="2" w:tplc="240A001B" w:tentative="1">
      <w:start w:val="1"/>
      <w:numFmt w:val="lowerRoman"/>
      <w:lvlText w:val="%3."/>
      <w:lvlJc w:val="right"/>
      <w:pPr>
        <w:ind w:left="1798" w:hanging="180"/>
      </w:pPr>
    </w:lvl>
    <w:lvl w:ilvl="3" w:tplc="240A000F" w:tentative="1">
      <w:start w:val="1"/>
      <w:numFmt w:val="decimal"/>
      <w:lvlText w:val="%4."/>
      <w:lvlJc w:val="left"/>
      <w:pPr>
        <w:ind w:left="2518" w:hanging="360"/>
      </w:pPr>
    </w:lvl>
    <w:lvl w:ilvl="4" w:tplc="240A0019" w:tentative="1">
      <w:start w:val="1"/>
      <w:numFmt w:val="lowerLetter"/>
      <w:lvlText w:val="%5."/>
      <w:lvlJc w:val="left"/>
      <w:pPr>
        <w:ind w:left="3238" w:hanging="360"/>
      </w:pPr>
    </w:lvl>
    <w:lvl w:ilvl="5" w:tplc="240A001B" w:tentative="1">
      <w:start w:val="1"/>
      <w:numFmt w:val="lowerRoman"/>
      <w:lvlText w:val="%6."/>
      <w:lvlJc w:val="right"/>
      <w:pPr>
        <w:ind w:left="3958" w:hanging="180"/>
      </w:pPr>
    </w:lvl>
    <w:lvl w:ilvl="6" w:tplc="240A000F" w:tentative="1">
      <w:start w:val="1"/>
      <w:numFmt w:val="decimal"/>
      <w:lvlText w:val="%7."/>
      <w:lvlJc w:val="left"/>
      <w:pPr>
        <w:ind w:left="4678" w:hanging="360"/>
      </w:pPr>
    </w:lvl>
    <w:lvl w:ilvl="7" w:tplc="240A0019" w:tentative="1">
      <w:start w:val="1"/>
      <w:numFmt w:val="lowerLetter"/>
      <w:lvlText w:val="%8."/>
      <w:lvlJc w:val="left"/>
      <w:pPr>
        <w:ind w:left="5398" w:hanging="360"/>
      </w:pPr>
    </w:lvl>
    <w:lvl w:ilvl="8" w:tplc="24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6" w15:restartNumberingAfterBreak="0">
    <w:nsid w:val="455F18F5"/>
    <w:multiLevelType w:val="hybridMultilevel"/>
    <w:tmpl w:val="0E5E9AD4"/>
    <w:lvl w:ilvl="0" w:tplc="35429080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357" w:hanging="360"/>
      </w:pPr>
    </w:lvl>
    <w:lvl w:ilvl="2" w:tplc="240A001B" w:tentative="1">
      <w:start w:val="1"/>
      <w:numFmt w:val="lowerRoman"/>
      <w:lvlText w:val="%3."/>
      <w:lvlJc w:val="right"/>
      <w:pPr>
        <w:ind w:left="3077" w:hanging="180"/>
      </w:pPr>
    </w:lvl>
    <w:lvl w:ilvl="3" w:tplc="240A000F" w:tentative="1">
      <w:start w:val="1"/>
      <w:numFmt w:val="decimal"/>
      <w:lvlText w:val="%4."/>
      <w:lvlJc w:val="left"/>
      <w:pPr>
        <w:ind w:left="3797" w:hanging="360"/>
      </w:pPr>
    </w:lvl>
    <w:lvl w:ilvl="4" w:tplc="240A0019" w:tentative="1">
      <w:start w:val="1"/>
      <w:numFmt w:val="lowerLetter"/>
      <w:lvlText w:val="%5."/>
      <w:lvlJc w:val="left"/>
      <w:pPr>
        <w:ind w:left="4517" w:hanging="360"/>
      </w:pPr>
    </w:lvl>
    <w:lvl w:ilvl="5" w:tplc="240A001B" w:tentative="1">
      <w:start w:val="1"/>
      <w:numFmt w:val="lowerRoman"/>
      <w:lvlText w:val="%6."/>
      <w:lvlJc w:val="right"/>
      <w:pPr>
        <w:ind w:left="5237" w:hanging="180"/>
      </w:pPr>
    </w:lvl>
    <w:lvl w:ilvl="6" w:tplc="240A000F" w:tentative="1">
      <w:start w:val="1"/>
      <w:numFmt w:val="decimal"/>
      <w:lvlText w:val="%7."/>
      <w:lvlJc w:val="left"/>
      <w:pPr>
        <w:ind w:left="5957" w:hanging="360"/>
      </w:pPr>
    </w:lvl>
    <w:lvl w:ilvl="7" w:tplc="240A0019" w:tentative="1">
      <w:start w:val="1"/>
      <w:numFmt w:val="lowerLetter"/>
      <w:lvlText w:val="%8."/>
      <w:lvlJc w:val="left"/>
      <w:pPr>
        <w:ind w:left="6677" w:hanging="360"/>
      </w:pPr>
    </w:lvl>
    <w:lvl w:ilvl="8" w:tplc="240A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7" w15:restartNumberingAfterBreak="0">
    <w:nsid w:val="4DC952FF"/>
    <w:multiLevelType w:val="hybridMultilevel"/>
    <w:tmpl w:val="A328E810"/>
    <w:lvl w:ilvl="0" w:tplc="7F009B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D0398E"/>
    <w:multiLevelType w:val="hybridMultilevel"/>
    <w:tmpl w:val="20BA0B3A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AC5B2F"/>
    <w:multiLevelType w:val="hybridMultilevel"/>
    <w:tmpl w:val="C22A6EF4"/>
    <w:lvl w:ilvl="0" w:tplc="446E9580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246797"/>
    <w:multiLevelType w:val="hybridMultilevel"/>
    <w:tmpl w:val="61546822"/>
    <w:lvl w:ilvl="0" w:tplc="C83A05CA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0059DE"/>
    <w:multiLevelType w:val="hybridMultilevel"/>
    <w:tmpl w:val="43CEA546"/>
    <w:lvl w:ilvl="0" w:tplc="F396675C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C67C92"/>
    <w:multiLevelType w:val="hybridMultilevel"/>
    <w:tmpl w:val="C0BC9F00"/>
    <w:lvl w:ilvl="0" w:tplc="BCB88826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D8297A"/>
    <w:multiLevelType w:val="hybridMultilevel"/>
    <w:tmpl w:val="A5960C56"/>
    <w:lvl w:ilvl="0" w:tplc="D966D9A6">
      <w:start w:val="1"/>
      <w:numFmt w:val="decimal"/>
      <w:lvlText w:val="%1."/>
      <w:lvlJc w:val="left"/>
      <w:pPr>
        <w:ind w:left="786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506" w:hanging="360"/>
      </w:pPr>
    </w:lvl>
    <w:lvl w:ilvl="2" w:tplc="240A001B" w:tentative="1">
      <w:start w:val="1"/>
      <w:numFmt w:val="lowerRoman"/>
      <w:lvlText w:val="%3."/>
      <w:lvlJc w:val="right"/>
      <w:pPr>
        <w:ind w:left="2226" w:hanging="180"/>
      </w:pPr>
    </w:lvl>
    <w:lvl w:ilvl="3" w:tplc="240A000F" w:tentative="1">
      <w:start w:val="1"/>
      <w:numFmt w:val="decimal"/>
      <w:lvlText w:val="%4."/>
      <w:lvlJc w:val="left"/>
      <w:pPr>
        <w:ind w:left="2946" w:hanging="360"/>
      </w:pPr>
    </w:lvl>
    <w:lvl w:ilvl="4" w:tplc="240A0019" w:tentative="1">
      <w:start w:val="1"/>
      <w:numFmt w:val="lowerLetter"/>
      <w:lvlText w:val="%5."/>
      <w:lvlJc w:val="left"/>
      <w:pPr>
        <w:ind w:left="3666" w:hanging="360"/>
      </w:pPr>
    </w:lvl>
    <w:lvl w:ilvl="5" w:tplc="240A001B" w:tentative="1">
      <w:start w:val="1"/>
      <w:numFmt w:val="lowerRoman"/>
      <w:lvlText w:val="%6."/>
      <w:lvlJc w:val="right"/>
      <w:pPr>
        <w:ind w:left="4386" w:hanging="180"/>
      </w:pPr>
    </w:lvl>
    <w:lvl w:ilvl="6" w:tplc="240A000F" w:tentative="1">
      <w:start w:val="1"/>
      <w:numFmt w:val="decimal"/>
      <w:lvlText w:val="%7."/>
      <w:lvlJc w:val="left"/>
      <w:pPr>
        <w:ind w:left="5106" w:hanging="360"/>
      </w:pPr>
    </w:lvl>
    <w:lvl w:ilvl="7" w:tplc="240A0019" w:tentative="1">
      <w:start w:val="1"/>
      <w:numFmt w:val="lowerLetter"/>
      <w:lvlText w:val="%8."/>
      <w:lvlJc w:val="left"/>
      <w:pPr>
        <w:ind w:left="5826" w:hanging="360"/>
      </w:pPr>
    </w:lvl>
    <w:lvl w:ilvl="8" w:tplc="24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6366141E"/>
    <w:multiLevelType w:val="hybridMultilevel"/>
    <w:tmpl w:val="D694791A"/>
    <w:lvl w:ilvl="0" w:tplc="E4FE9BA2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071189"/>
    <w:multiLevelType w:val="hybridMultilevel"/>
    <w:tmpl w:val="7ADA5DDC"/>
    <w:lvl w:ilvl="0" w:tplc="845AF216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8F37BD"/>
    <w:multiLevelType w:val="hybridMultilevel"/>
    <w:tmpl w:val="1104321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B0B8E"/>
    <w:multiLevelType w:val="hybridMultilevel"/>
    <w:tmpl w:val="DC064C8C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4A6F44"/>
    <w:multiLevelType w:val="hybridMultilevel"/>
    <w:tmpl w:val="C53AC13A"/>
    <w:lvl w:ilvl="0" w:tplc="240A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73196401"/>
    <w:multiLevelType w:val="hybridMultilevel"/>
    <w:tmpl w:val="9ACE81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E71C6D"/>
    <w:multiLevelType w:val="hybridMultilevel"/>
    <w:tmpl w:val="511872BC"/>
    <w:lvl w:ilvl="0" w:tplc="E4FE9BA2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28354D"/>
    <w:multiLevelType w:val="hybridMultilevel"/>
    <w:tmpl w:val="46F6CE20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6"/>
  </w:num>
  <w:num w:numId="4">
    <w:abstractNumId w:val="6"/>
  </w:num>
  <w:num w:numId="5">
    <w:abstractNumId w:val="12"/>
  </w:num>
  <w:num w:numId="6">
    <w:abstractNumId w:val="23"/>
  </w:num>
  <w:num w:numId="7">
    <w:abstractNumId w:val="16"/>
  </w:num>
  <w:num w:numId="8">
    <w:abstractNumId w:val="17"/>
  </w:num>
  <w:num w:numId="9">
    <w:abstractNumId w:val="13"/>
  </w:num>
  <w:num w:numId="10">
    <w:abstractNumId w:val="21"/>
  </w:num>
  <w:num w:numId="11">
    <w:abstractNumId w:val="14"/>
  </w:num>
  <w:num w:numId="12">
    <w:abstractNumId w:val="19"/>
  </w:num>
  <w:num w:numId="13">
    <w:abstractNumId w:val="10"/>
  </w:num>
  <w:num w:numId="14">
    <w:abstractNumId w:val="22"/>
  </w:num>
  <w:num w:numId="15">
    <w:abstractNumId w:val="8"/>
  </w:num>
  <w:num w:numId="16">
    <w:abstractNumId w:val="2"/>
  </w:num>
  <w:num w:numId="17">
    <w:abstractNumId w:val="31"/>
  </w:num>
  <w:num w:numId="18">
    <w:abstractNumId w:val="18"/>
  </w:num>
  <w:num w:numId="19">
    <w:abstractNumId w:val="27"/>
  </w:num>
  <w:num w:numId="20">
    <w:abstractNumId w:val="24"/>
  </w:num>
  <w:num w:numId="21">
    <w:abstractNumId w:val="30"/>
  </w:num>
  <w:num w:numId="22">
    <w:abstractNumId w:val="25"/>
  </w:num>
  <w:num w:numId="23">
    <w:abstractNumId w:val="4"/>
  </w:num>
  <w:num w:numId="24">
    <w:abstractNumId w:val="20"/>
  </w:num>
  <w:num w:numId="25">
    <w:abstractNumId w:val="15"/>
  </w:num>
  <w:num w:numId="26">
    <w:abstractNumId w:val="7"/>
  </w:num>
  <w:num w:numId="27">
    <w:abstractNumId w:val="9"/>
  </w:num>
  <w:num w:numId="28">
    <w:abstractNumId w:val="5"/>
  </w:num>
  <w:num w:numId="29">
    <w:abstractNumId w:val="29"/>
  </w:num>
  <w:num w:numId="30">
    <w:abstractNumId w:val="11"/>
  </w:num>
  <w:num w:numId="31">
    <w:abstractNumId w:val="3"/>
  </w:num>
  <w:num w:numId="32">
    <w:abstractNumId w:val="2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232"/>
    <w:rsid w:val="0000085F"/>
    <w:rsid w:val="000016B8"/>
    <w:rsid w:val="00001D04"/>
    <w:rsid w:val="00001F33"/>
    <w:rsid w:val="00002E15"/>
    <w:rsid w:val="00002E99"/>
    <w:rsid w:val="0001019A"/>
    <w:rsid w:val="00014107"/>
    <w:rsid w:val="0001440B"/>
    <w:rsid w:val="000169D2"/>
    <w:rsid w:val="00017AB0"/>
    <w:rsid w:val="00020C4C"/>
    <w:rsid w:val="000213F2"/>
    <w:rsid w:val="000224E1"/>
    <w:rsid w:val="000303E9"/>
    <w:rsid w:val="0003115E"/>
    <w:rsid w:val="00033547"/>
    <w:rsid w:val="0003708D"/>
    <w:rsid w:val="00037BA8"/>
    <w:rsid w:val="00037FB1"/>
    <w:rsid w:val="0004001A"/>
    <w:rsid w:val="00041883"/>
    <w:rsid w:val="00042502"/>
    <w:rsid w:val="00045366"/>
    <w:rsid w:val="00045BE0"/>
    <w:rsid w:val="00051776"/>
    <w:rsid w:val="00053E6C"/>
    <w:rsid w:val="00053ED9"/>
    <w:rsid w:val="0005499D"/>
    <w:rsid w:val="00055362"/>
    <w:rsid w:val="00062A23"/>
    <w:rsid w:val="00067507"/>
    <w:rsid w:val="00070BCD"/>
    <w:rsid w:val="0007100C"/>
    <w:rsid w:val="00072467"/>
    <w:rsid w:val="0007631D"/>
    <w:rsid w:val="00080720"/>
    <w:rsid w:val="000809A1"/>
    <w:rsid w:val="000832C5"/>
    <w:rsid w:val="000878FC"/>
    <w:rsid w:val="0009038B"/>
    <w:rsid w:val="0009122B"/>
    <w:rsid w:val="000951CB"/>
    <w:rsid w:val="00096F77"/>
    <w:rsid w:val="00097CA0"/>
    <w:rsid w:val="000A2565"/>
    <w:rsid w:val="000A27BC"/>
    <w:rsid w:val="000A6B7F"/>
    <w:rsid w:val="000B0130"/>
    <w:rsid w:val="000B0755"/>
    <w:rsid w:val="000B0BA0"/>
    <w:rsid w:val="000B0E59"/>
    <w:rsid w:val="000B43BC"/>
    <w:rsid w:val="000B596C"/>
    <w:rsid w:val="000B70EE"/>
    <w:rsid w:val="000C1E7E"/>
    <w:rsid w:val="000C4D1F"/>
    <w:rsid w:val="000C7246"/>
    <w:rsid w:val="000C7FDF"/>
    <w:rsid w:val="000D033B"/>
    <w:rsid w:val="000D0C3E"/>
    <w:rsid w:val="000D180A"/>
    <w:rsid w:val="000D1BA5"/>
    <w:rsid w:val="000D1C86"/>
    <w:rsid w:val="000D1F3E"/>
    <w:rsid w:val="000D38DA"/>
    <w:rsid w:val="000D489C"/>
    <w:rsid w:val="000D5E36"/>
    <w:rsid w:val="000D6368"/>
    <w:rsid w:val="000D6F66"/>
    <w:rsid w:val="000E1B46"/>
    <w:rsid w:val="000E569D"/>
    <w:rsid w:val="000E74E1"/>
    <w:rsid w:val="000F0175"/>
    <w:rsid w:val="000F0264"/>
    <w:rsid w:val="000F207B"/>
    <w:rsid w:val="000F2455"/>
    <w:rsid w:val="000F3230"/>
    <w:rsid w:val="000F3B3F"/>
    <w:rsid w:val="000F462B"/>
    <w:rsid w:val="000F5B34"/>
    <w:rsid w:val="000F5EB4"/>
    <w:rsid w:val="000F626A"/>
    <w:rsid w:val="000F66EC"/>
    <w:rsid w:val="000F6710"/>
    <w:rsid w:val="000F69D8"/>
    <w:rsid w:val="000F7500"/>
    <w:rsid w:val="0010422F"/>
    <w:rsid w:val="0010501B"/>
    <w:rsid w:val="00105DF6"/>
    <w:rsid w:val="0011042D"/>
    <w:rsid w:val="001108C5"/>
    <w:rsid w:val="00110E08"/>
    <w:rsid w:val="00113141"/>
    <w:rsid w:val="0011573E"/>
    <w:rsid w:val="00115CB3"/>
    <w:rsid w:val="001167A5"/>
    <w:rsid w:val="001168AB"/>
    <w:rsid w:val="00116D69"/>
    <w:rsid w:val="0012330F"/>
    <w:rsid w:val="00124206"/>
    <w:rsid w:val="00127BE7"/>
    <w:rsid w:val="0013313E"/>
    <w:rsid w:val="00133BDB"/>
    <w:rsid w:val="00134282"/>
    <w:rsid w:val="00134577"/>
    <w:rsid w:val="001356E1"/>
    <w:rsid w:val="00135ACD"/>
    <w:rsid w:val="00135E31"/>
    <w:rsid w:val="00140A05"/>
    <w:rsid w:val="001440DC"/>
    <w:rsid w:val="00144B04"/>
    <w:rsid w:val="00146F24"/>
    <w:rsid w:val="0014738F"/>
    <w:rsid w:val="001505FB"/>
    <w:rsid w:val="001528A3"/>
    <w:rsid w:val="00153CE0"/>
    <w:rsid w:val="0015685D"/>
    <w:rsid w:val="00160369"/>
    <w:rsid w:val="001608F9"/>
    <w:rsid w:val="0016105D"/>
    <w:rsid w:val="001622E7"/>
    <w:rsid w:val="00162AAC"/>
    <w:rsid w:val="0017074D"/>
    <w:rsid w:val="00170B29"/>
    <w:rsid w:val="001713E2"/>
    <w:rsid w:val="00171BCB"/>
    <w:rsid w:val="00173213"/>
    <w:rsid w:val="001738EA"/>
    <w:rsid w:val="00173F50"/>
    <w:rsid w:val="001752CE"/>
    <w:rsid w:val="0017572B"/>
    <w:rsid w:val="0017794F"/>
    <w:rsid w:val="00181170"/>
    <w:rsid w:val="00181424"/>
    <w:rsid w:val="0018319B"/>
    <w:rsid w:val="00183D1B"/>
    <w:rsid w:val="00184020"/>
    <w:rsid w:val="00185163"/>
    <w:rsid w:val="001908AD"/>
    <w:rsid w:val="001926CD"/>
    <w:rsid w:val="00192C1D"/>
    <w:rsid w:val="001930D9"/>
    <w:rsid w:val="00196EC8"/>
    <w:rsid w:val="001972CD"/>
    <w:rsid w:val="00197F98"/>
    <w:rsid w:val="001A0621"/>
    <w:rsid w:val="001A0E84"/>
    <w:rsid w:val="001A1583"/>
    <w:rsid w:val="001A2E0B"/>
    <w:rsid w:val="001A39EB"/>
    <w:rsid w:val="001A4FF6"/>
    <w:rsid w:val="001A58AD"/>
    <w:rsid w:val="001A5948"/>
    <w:rsid w:val="001A59E2"/>
    <w:rsid w:val="001A5F5B"/>
    <w:rsid w:val="001A72F8"/>
    <w:rsid w:val="001B0A91"/>
    <w:rsid w:val="001B1138"/>
    <w:rsid w:val="001B175C"/>
    <w:rsid w:val="001B40E4"/>
    <w:rsid w:val="001B7E86"/>
    <w:rsid w:val="001C3A3A"/>
    <w:rsid w:val="001C486F"/>
    <w:rsid w:val="001C7684"/>
    <w:rsid w:val="001C7E3E"/>
    <w:rsid w:val="001D107A"/>
    <w:rsid w:val="001D1100"/>
    <w:rsid w:val="001D17BC"/>
    <w:rsid w:val="001D58CB"/>
    <w:rsid w:val="001D62B2"/>
    <w:rsid w:val="001D6563"/>
    <w:rsid w:val="001D6BE8"/>
    <w:rsid w:val="001D6BF6"/>
    <w:rsid w:val="001E2C69"/>
    <w:rsid w:val="001E691A"/>
    <w:rsid w:val="001E6F9E"/>
    <w:rsid w:val="001E7757"/>
    <w:rsid w:val="001E7D0F"/>
    <w:rsid w:val="001F1F57"/>
    <w:rsid w:val="001F6A38"/>
    <w:rsid w:val="001F6AAF"/>
    <w:rsid w:val="001F6B9B"/>
    <w:rsid w:val="001F7E6B"/>
    <w:rsid w:val="00200103"/>
    <w:rsid w:val="00200695"/>
    <w:rsid w:val="0020193B"/>
    <w:rsid w:val="0020648A"/>
    <w:rsid w:val="002109A1"/>
    <w:rsid w:val="00210E58"/>
    <w:rsid w:val="00210ED2"/>
    <w:rsid w:val="002114B8"/>
    <w:rsid w:val="002116AB"/>
    <w:rsid w:val="00212021"/>
    <w:rsid w:val="00213E65"/>
    <w:rsid w:val="00214459"/>
    <w:rsid w:val="002179EC"/>
    <w:rsid w:val="0022011F"/>
    <w:rsid w:val="00220CA7"/>
    <w:rsid w:val="00225A76"/>
    <w:rsid w:val="0023052A"/>
    <w:rsid w:val="00234664"/>
    <w:rsid w:val="00234895"/>
    <w:rsid w:val="00235544"/>
    <w:rsid w:val="00235B34"/>
    <w:rsid w:val="0023607A"/>
    <w:rsid w:val="002374F6"/>
    <w:rsid w:val="00237F42"/>
    <w:rsid w:val="00240765"/>
    <w:rsid w:val="00240AED"/>
    <w:rsid w:val="002420A7"/>
    <w:rsid w:val="00243CBE"/>
    <w:rsid w:val="00244B83"/>
    <w:rsid w:val="002458D9"/>
    <w:rsid w:val="0024662D"/>
    <w:rsid w:val="00246D5F"/>
    <w:rsid w:val="00252981"/>
    <w:rsid w:val="00252B5A"/>
    <w:rsid w:val="00254461"/>
    <w:rsid w:val="0025464B"/>
    <w:rsid w:val="002553BD"/>
    <w:rsid w:val="002612AD"/>
    <w:rsid w:val="00263A39"/>
    <w:rsid w:val="00264A7C"/>
    <w:rsid w:val="00271BF3"/>
    <w:rsid w:val="0027201A"/>
    <w:rsid w:val="00273A90"/>
    <w:rsid w:val="002740E2"/>
    <w:rsid w:val="00274C8E"/>
    <w:rsid w:val="002766F9"/>
    <w:rsid w:val="00276D6B"/>
    <w:rsid w:val="00276DE5"/>
    <w:rsid w:val="002775B0"/>
    <w:rsid w:val="00281CEE"/>
    <w:rsid w:val="00281DD5"/>
    <w:rsid w:val="0028217F"/>
    <w:rsid w:val="002835EC"/>
    <w:rsid w:val="00286E2D"/>
    <w:rsid w:val="002878F5"/>
    <w:rsid w:val="00287D41"/>
    <w:rsid w:val="0029048C"/>
    <w:rsid w:val="0029059E"/>
    <w:rsid w:val="00290F1D"/>
    <w:rsid w:val="00291110"/>
    <w:rsid w:val="00293307"/>
    <w:rsid w:val="00294267"/>
    <w:rsid w:val="00296162"/>
    <w:rsid w:val="00296291"/>
    <w:rsid w:val="00296D0D"/>
    <w:rsid w:val="002A0B44"/>
    <w:rsid w:val="002A6BBE"/>
    <w:rsid w:val="002B01AE"/>
    <w:rsid w:val="002B0878"/>
    <w:rsid w:val="002B0ED9"/>
    <w:rsid w:val="002B11F0"/>
    <w:rsid w:val="002B18E3"/>
    <w:rsid w:val="002B248B"/>
    <w:rsid w:val="002B3908"/>
    <w:rsid w:val="002B453D"/>
    <w:rsid w:val="002B45E4"/>
    <w:rsid w:val="002C0E65"/>
    <w:rsid w:val="002C17A0"/>
    <w:rsid w:val="002C1E97"/>
    <w:rsid w:val="002C3CC1"/>
    <w:rsid w:val="002C4719"/>
    <w:rsid w:val="002C5BC0"/>
    <w:rsid w:val="002D0E6F"/>
    <w:rsid w:val="002D2FF2"/>
    <w:rsid w:val="002D5723"/>
    <w:rsid w:val="002D661A"/>
    <w:rsid w:val="002E2C21"/>
    <w:rsid w:val="002E450B"/>
    <w:rsid w:val="002E672C"/>
    <w:rsid w:val="002E6A0A"/>
    <w:rsid w:val="002E7B95"/>
    <w:rsid w:val="002F1379"/>
    <w:rsid w:val="002F1715"/>
    <w:rsid w:val="002F24C0"/>
    <w:rsid w:val="002F3ADE"/>
    <w:rsid w:val="002F44EA"/>
    <w:rsid w:val="002F51D1"/>
    <w:rsid w:val="002F59EE"/>
    <w:rsid w:val="002F6852"/>
    <w:rsid w:val="00301963"/>
    <w:rsid w:val="00301CEC"/>
    <w:rsid w:val="00302505"/>
    <w:rsid w:val="0030314A"/>
    <w:rsid w:val="0030581E"/>
    <w:rsid w:val="0030586A"/>
    <w:rsid w:val="003100CA"/>
    <w:rsid w:val="00312FF6"/>
    <w:rsid w:val="00313131"/>
    <w:rsid w:val="0031620D"/>
    <w:rsid w:val="00316E29"/>
    <w:rsid w:val="00317849"/>
    <w:rsid w:val="0032263C"/>
    <w:rsid w:val="0032267A"/>
    <w:rsid w:val="00323793"/>
    <w:rsid w:val="003245F1"/>
    <w:rsid w:val="0033008E"/>
    <w:rsid w:val="003351A4"/>
    <w:rsid w:val="0033619E"/>
    <w:rsid w:val="00343A67"/>
    <w:rsid w:val="003445BB"/>
    <w:rsid w:val="00344EA4"/>
    <w:rsid w:val="003466E5"/>
    <w:rsid w:val="00351708"/>
    <w:rsid w:val="00354A5B"/>
    <w:rsid w:val="003555A8"/>
    <w:rsid w:val="00356EC4"/>
    <w:rsid w:val="00357E28"/>
    <w:rsid w:val="003602A7"/>
    <w:rsid w:val="00360B39"/>
    <w:rsid w:val="00360EA5"/>
    <w:rsid w:val="00363ABB"/>
    <w:rsid w:val="00365154"/>
    <w:rsid w:val="00365529"/>
    <w:rsid w:val="003655EB"/>
    <w:rsid w:val="003668E5"/>
    <w:rsid w:val="00374D75"/>
    <w:rsid w:val="00375AA0"/>
    <w:rsid w:val="00376022"/>
    <w:rsid w:val="00376709"/>
    <w:rsid w:val="003767AA"/>
    <w:rsid w:val="00376C6E"/>
    <w:rsid w:val="00376EC7"/>
    <w:rsid w:val="00377F81"/>
    <w:rsid w:val="003817DD"/>
    <w:rsid w:val="00383BD3"/>
    <w:rsid w:val="003848AC"/>
    <w:rsid w:val="003912CE"/>
    <w:rsid w:val="003925A1"/>
    <w:rsid w:val="003936EB"/>
    <w:rsid w:val="003945C6"/>
    <w:rsid w:val="003956CA"/>
    <w:rsid w:val="00395B90"/>
    <w:rsid w:val="003961CE"/>
    <w:rsid w:val="003A3232"/>
    <w:rsid w:val="003A3BA7"/>
    <w:rsid w:val="003A4078"/>
    <w:rsid w:val="003A4563"/>
    <w:rsid w:val="003A4FD0"/>
    <w:rsid w:val="003A63F6"/>
    <w:rsid w:val="003A768E"/>
    <w:rsid w:val="003A7CFE"/>
    <w:rsid w:val="003B0596"/>
    <w:rsid w:val="003B0C45"/>
    <w:rsid w:val="003B2067"/>
    <w:rsid w:val="003B2D4B"/>
    <w:rsid w:val="003B4007"/>
    <w:rsid w:val="003B7173"/>
    <w:rsid w:val="003C04DE"/>
    <w:rsid w:val="003C19BF"/>
    <w:rsid w:val="003C1FDC"/>
    <w:rsid w:val="003C3F56"/>
    <w:rsid w:val="003C43AC"/>
    <w:rsid w:val="003C4B49"/>
    <w:rsid w:val="003C622E"/>
    <w:rsid w:val="003C6E18"/>
    <w:rsid w:val="003C7F79"/>
    <w:rsid w:val="003D431E"/>
    <w:rsid w:val="003D4581"/>
    <w:rsid w:val="003D68ED"/>
    <w:rsid w:val="003D6BD8"/>
    <w:rsid w:val="003E12BB"/>
    <w:rsid w:val="003E1487"/>
    <w:rsid w:val="003E234E"/>
    <w:rsid w:val="003E3709"/>
    <w:rsid w:val="003E3B1A"/>
    <w:rsid w:val="003E4C69"/>
    <w:rsid w:val="003E5F3A"/>
    <w:rsid w:val="003E5FED"/>
    <w:rsid w:val="003E6CE2"/>
    <w:rsid w:val="003E75C9"/>
    <w:rsid w:val="003E7875"/>
    <w:rsid w:val="003E7FE5"/>
    <w:rsid w:val="003F1258"/>
    <w:rsid w:val="003F34BE"/>
    <w:rsid w:val="003F71BD"/>
    <w:rsid w:val="00401EEC"/>
    <w:rsid w:val="00403156"/>
    <w:rsid w:val="00403186"/>
    <w:rsid w:val="00404845"/>
    <w:rsid w:val="00404EA0"/>
    <w:rsid w:val="00405A91"/>
    <w:rsid w:val="0040627C"/>
    <w:rsid w:val="004062B0"/>
    <w:rsid w:val="00407400"/>
    <w:rsid w:val="00407471"/>
    <w:rsid w:val="00407DDF"/>
    <w:rsid w:val="0041068E"/>
    <w:rsid w:val="00410DEB"/>
    <w:rsid w:val="00411A53"/>
    <w:rsid w:val="004137C5"/>
    <w:rsid w:val="00414641"/>
    <w:rsid w:val="004146FC"/>
    <w:rsid w:val="00416716"/>
    <w:rsid w:val="00417A3A"/>
    <w:rsid w:val="00420301"/>
    <w:rsid w:val="00421811"/>
    <w:rsid w:val="004220BE"/>
    <w:rsid w:val="004221D5"/>
    <w:rsid w:val="0042474B"/>
    <w:rsid w:val="0042733A"/>
    <w:rsid w:val="00430C37"/>
    <w:rsid w:val="00432E16"/>
    <w:rsid w:val="00433778"/>
    <w:rsid w:val="00443A19"/>
    <w:rsid w:val="00443B12"/>
    <w:rsid w:val="00445612"/>
    <w:rsid w:val="00447A07"/>
    <w:rsid w:val="0045138D"/>
    <w:rsid w:val="00454A6C"/>
    <w:rsid w:val="00455B2D"/>
    <w:rsid w:val="00455CC5"/>
    <w:rsid w:val="00461BA8"/>
    <w:rsid w:val="004633A5"/>
    <w:rsid w:val="00463710"/>
    <w:rsid w:val="00465B66"/>
    <w:rsid w:val="004700C2"/>
    <w:rsid w:val="004707BE"/>
    <w:rsid w:val="00472C11"/>
    <w:rsid w:val="00472DD8"/>
    <w:rsid w:val="0047307E"/>
    <w:rsid w:val="004736AC"/>
    <w:rsid w:val="00476869"/>
    <w:rsid w:val="00476E8B"/>
    <w:rsid w:val="0047753B"/>
    <w:rsid w:val="004832C9"/>
    <w:rsid w:val="00483312"/>
    <w:rsid w:val="00487FAE"/>
    <w:rsid w:val="004902E2"/>
    <w:rsid w:val="0049128C"/>
    <w:rsid w:val="0049243E"/>
    <w:rsid w:val="00492BD3"/>
    <w:rsid w:val="004933D5"/>
    <w:rsid w:val="00495E7D"/>
    <w:rsid w:val="0049624E"/>
    <w:rsid w:val="004969CC"/>
    <w:rsid w:val="004A2466"/>
    <w:rsid w:val="004A326C"/>
    <w:rsid w:val="004A5FBA"/>
    <w:rsid w:val="004A653E"/>
    <w:rsid w:val="004A6740"/>
    <w:rsid w:val="004B1BA1"/>
    <w:rsid w:val="004B2ABC"/>
    <w:rsid w:val="004B373C"/>
    <w:rsid w:val="004B3884"/>
    <w:rsid w:val="004B4209"/>
    <w:rsid w:val="004B46AE"/>
    <w:rsid w:val="004C0D98"/>
    <w:rsid w:val="004C0E77"/>
    <w:rsid w:val="004C19F9"/>
    <w:rsid w:val="004C202D"/>
    <w:rsid w:val="004C2419"/>
    <w:rsid w:val="004C3D82"/>
    <w:rsid w:val="004C50FD"/>
    <w:rsid w:val="004C6343"/>
    <w:rsid w:val="004C6396"/>
    <w:rsid w:val="004D021F"/>
    <w:rsid w:val="004D2570"/>
    <w:rsid w:val="004D31C6"/>
    <w:rsid w:val="004D3CB9"/>
    <w:rsid w:val="004D42E0"/>
    <w:rsid w:val="004D44E7"/>
    <w:rsid w:val="004D4556"/>
    <w:rsid w:val="004D53DF"/>
    <w:rsid w:val="004D676D"/>
    <w:rsid w:val="004E07E5"/>
    <w:rsid w:val="004E0EAF"/>
    <w:rsid w:val="004E15B7"/>
    <w:rsid w:val="004E2046"/>
    <w:rsid w:val="004E3F76"/>
    <w:rsid w:val="004E75ED"/>
    <w:rsid w:val="004E7A89"/>
    <w:rsid w:val="004F13D3"/>
    <w:rsid w:val="004F2045"/>
    <w:rsid w:val="004F4EA6"/>
    <w:rsid w:val="004F51FF"/>
    <w:rsid w:val="004F6022"/>
    <w:rsid w:val="005005AD"/>
    <w:rsid w:val="00501334"/>
    <w:rsid w:val="0050425A"/>
    <w:rsid w:val="005046CC"/>
    <w:rsid w:val="00504EBE"/>
    <w:rsid w:val="00505701"/>
    <w:rsid w:val="00506A37"/>
    <w:rsid w:val="0050723A"/>
    <w:rsid w:val="0050760E"/>
    <w:rsid w:val="005100FA"/>
    <w:rsid w:val="0051031E"/>
    <w:rsid w:val="005109FA"/>
    <w:rsid w:val="00511242"/>
    <w:rsid w:val="00512BCC"/>
    <w:rsid w:val="0051346E"/>
    <w:rsid w:val="00513887"/>
    <w:rsid w:val="00513EEC"/>
    <w:rsid w:val="00513FB4"/>
    <w:rsid w:val="00514885"/>
    <w:rsid w:val="005149D5"/>
    <w:rsid w:val="00514DFC"/>
    <w:rsid w:val="00515EBD"/>
    <w:rsid w:val="00520AB2"/>
    <w:rsid w:val="00520ED7"/>
    <w:rsid w:val="005221B3"/>
    <w:rsid w:val="0052290D"/>
    <w:rsid w:val="00524E2A"/>
    <w:rsid w:val="005301F0"/>
    <w:rsid w:val="00531CD9"/>
    <w:rsid w:val="005348E4"/>
    <w:rsid w:val="0053686B"/>
    <w:rsid w:val="0053717C"/>
    <w:rsid w:val="00540A4F"/>
    <w:rsid w:val="00540C86"/>
    <w:rsid w:val="00543666"/>
    <w:rsid w:val="005446FD"/>
    <w:rsid w:val="00544D58"/>
    <w:rsid w:val="0055007B"/>
    <w:rsid w:val="005528AF"/>
    <w:rsid w:val="0055292F"/>
    <w:rsid w:val="00552F18"/>
    <w:rsid w:val="00553F33"/>
    <w:rsid w:val="005563DB"/>
    <w:rsid w:val="00556C97"/>
    <w:rsid w:val="00556DA8"/>
    <w:rsid w:val="005579DE"/>
    <w:rsid w:val="00561401"/>
    <w:rsid w:val="00562B50"/>
    <w:rsid w:val="0056468D"/>
    <w:rsid w:val="005651A1"/>
    <w:rsid w:val="00570DB1"/>
    <w:rsid w:val="0057169E"/>
    <w:rsid w:val="0057207F"/>
    <w:rsid w:val="00574CF3"/>
    <w:rsid w:val="005755D9"/>
    <w:rsid w:val="00575BDC"/>
    <w:rsid w:val="005768DE"/>
    <w:rsid w:val="0057697E"/>
    <w:rsid w:val="00577BD9"/>
    <w:rsid w:val="0058592D"/>
    <w:rsid w:val="005865DA"/>
    <w:rsid w:val="00587188"/>
    <w:rsid w:val="005917F3"/>
    <w:rsid w:val="00592528"/>
    <w:rsid w:val="00592D72"/>
    <w:rsid w:val="005941AC"/>
    <w:rsid w:val="00594649"/>
    <w:rsid w:val="0059562C"/>
    <w:rsid w:val="00596EB5"/>
    <w:rsid w:val="005A4142"/>
    <w:rsid w:val="005A55DC"/>
    <w:rsid w:val="005A5B25"/>
    <w:rsid w:val="005A5B2D"/>
    <w:rsid w:val="005A6204"/>
    <w:rsid w:val="005B081C"/>
    <w:rsid w:val="005C16BB"/>
    <w:rsid w:val="005C23CF"/>
    <w:rsid w:val="005C3667"/>
    <w:rsid w:val="005C4601"/>
    <w:rsid w:val="005D02A6"/>
    <w:rsid w:val="005D3B58"/>
    <w:rsid w:val="005D54EB"/>
    <w:rsid w:val="005D5956"/>
    <w:rsid w:val="005E27C4"/>
    <w:rsid w:val="005E2B95"/>
    <w:rsid w:val="005E46D9"/>
    <w:rsid w:val="005E5C66"/>
    <w:rsid w:val="005E5E47"/>
    <w:rsid w:val="005E7F34"/>
    <w:rsid w:val="005F0BB1"/>
    <w:rsid w:val="005F1601"/>
    <w:rsid w:val="005F27AD"/>
    <w:rsid w:val="005F285A"/>
    <w:rsid w:val="005F28A5"/>
    <w:rsid w:val="005F3953"/>
    <w:rsid w:val="005F516E"/>
    <w:rsid w:val="005F66CC"/>
    <w:rsid w:val="00600EFD"/>
    <w:rsid w:val="00601C42"/>
    <w:rsid w:val="006029CA"/>
    <w:rsid w:val="00602DAC"/>
    <w:rsid w:val="0060396A"/>
    <w:rsid w:val="00605197"/>
    <w:rsid w:val="0060700E"/>
    <w:rsid w:val="00607A67"/>
    <w:rsid w:val="006102C8"/>
    <w:rsid w:val="00610325"/>
    <w:rsid w:val="006112D6"/>
    <w:rsid w:val="006122E2"/>
    <w:rsid w:val="00613046"/>
    <w:rsid w:val="00613F54"/>
    <w:rsid w:val="00614CDB"/>
    <w:rsid w:val="00620F13"/>
    <w:rsid w:val="00623B24"/>
    <w:rsid w:val="00623CDA"/>
    <w:rsid w:val="006257EE"/>
    <w:rsid w:val="006260FC"/>
    <w:rsid w:val="00633AFF"/>
    <w:rsid w:val="00634A86"/>
    <w:rsid w:val="00636AA0"/>
    <w:rsid w:val="00637BF1"/>
    <w:rsid w:val="00641C71"/>
    <w:rsid w:val="00642149"/>
    <w:rsid w:val="00642FFE"/>
    <w:rsid w:val="00643258"/>
    <w:rsid w:val="00643819"/>
    <w:rsid w:val="006458DB"/>
    <w:rsid w:val="00645DED"/>
    <w:rsid w:val="00654111"/>
    <w:rsid w:val="0065533C"/>
    <w:rsid w:val="0065588B"/>
    <w:rsid w:val="00655EFC"/>
    <w:rsid w:val="00656546"/>
    <w:rsid w:val="00660B1B"/>
    <w:rsid w:val="006614D7"/>
    <w:rsid w:val="00661DCA"/>
    <w:rsid w:val="0066229E"/>
    <w:rsid w:val="006652BD"/>
    <w:rsid w:val="00665FA2"/>
    <w:rsid w:val="0066619D"/>
    <w:rsid w:val="006663BA"/>
    <w:rsid w:val="006702A0"/>
    <w:rsid w:val="00670B8C"/>
    <w:rsid w:val="006712D5"/>
    <w:rsid w:val="00672796"/>
    <w:rsid w:val="00675E74"/>
    <w:rsid w:val="00677735"/>
    <w:rsid w:val="00677E9A"/>
    <w:rsid w:val="006807CD"/>
    <w:rsid w:val="0068206E"/>
    <w:rsid w:val="00682F70"/>
    <w:rsid w:val="00684688"/>
    <w:rsid w:val="00684DC6"/>
    <w:rsid w:val="00685EEF"/>
    <w:rsid w:val="00686AA5"/>
    <w:rsid w:val="006923D9"/>
    <w:rsid w:val="0069309C"/>
    <w:rsid w:val="00694FAF"/>
    <w:rsid w:val="006976CB"/>
    <w:rsid w:val="006A074B"/>
    <w:rsid w:val="006A0F3E"/>
    <w:rsid w:val="006A4CC0"/>
    <w:rsid w:val="006A5DBB"/>
    <w:rsid w:val="006A7348"/>
    <w:rsid w:val="006B3237"/>
    <w:rsid w:val="006B3254"/>
    <w:rsid w:val="006B3A4F"/>
    <w:rsid w:val="006B71F8"/>
    <w:rsid w:val="006B7811"/>
    <w:rsid w:val="006C2025"/>
    <w:rsid w:val="006C556E"/>
    <w:rsid w:val="006C6A7B"/>
    <w:rsid w:val="006C70A7"/>
    <w:rsid w:val="006C758C"/>
    <w:rsid w:val="006D1BE4"/>
    <w:rsid w:val="006D1F7D"/>
    <w:rsid w:val="006D2559"/>
    <w:rsid w:val="006D28AE"/>
    <w:rsid w:val="006D350B"/>
    <w:rsid w:val="006D43C4"/>
    <w:rsid w:val="006D5DC2"/>
    <w:rsid w:val="006D75C7"/>
    <w:rsid w:val="006D76B1"/>
    <w:rsid w:val="006E0A53"/>
    <w:rsid w:val="006E111C"/>
    <w:rsid w:val="006E3A44"/>
    <w:rsid w:val="006E3D34"/>
    <w:rsid w:val="006E6479"/>
    <w:rsid w:val="006F2FA7"/>
    <w:rsid w:val="006F3DAC"/>
    <w:rsid w:val="006F7D41"/>
    <w:rsid w:val="00700582"/>
    <w:rsid w:val="0070120B"/>
    <w:rsid w:val="00704E78"/>
    <w:rsid w:val="00705A90"/>
    <w:rsid w:val="00715F0E"/>
    <w:rsid w:val="00717564"/>
    <w:rsid w:val="00717737"/>
    <w:rsid w:val="00717FA1"/>
    <w:rsid w:val="007244E9"/>
    <w:rsid w:val="00726265"/>
    <w:rsid w:val="0073328E"/>
    <w:rsid w:val="00734639"/>
    <w:rsid w:val="00735830"/>
    <w:rsid w:val="00735922"/>
    <w:rsid w:val="0074020A"/>
    <w:rsid w:val="007406AE"/>
    <w:rsid w:val="00740C2B"/>
    <w:rsid w:val="0074309B"/>
    <w:rsid w:val="007440AD"/>
    <w:rsid w:val="00744431"/>
    <w:rsid w:val="00745C64"/>
    <w:rsid w:val="00745F1B"/>
    <w:rsid w:val="007471F9"/>
    <w:rsid w:val="00747F77"/>
    <w:rsid w:val="00750106"/>
    <w:rsid w:val="00751560"/>
    <w:rsid w:val="0075368D"/>
    <w:rsid w:val="007543C2"/>
    <w:rsid w:val="007552B5"/>
    <w:rsid w:val="007555DB"/>
    <w:rsid w:val="0075572D"/>
    <w:rsid w:val="007568ED"/>
    <w:rsid w:val="00761643"/>
    <w:rsid w:val="007653EA"/>
    <w:rsid w:val="00770C93"/>
    <w:rsid w:val="00771728"/>
    <w:rsid w:val="0077234D"/>
    <w:rsid w:val="00774544"/>
    <w:rsid w:val="007762A5"/>
    <w:rsid w:val="007764ED"/>
    <w:rsid w:val="00777D97"/>
    <w:rsid w:val="00780ED6"/>
    <w:rsid w:val="0078308B"/>
    <w:rsid w:val="0078362E"/>
    <w:rsid w:val="0078388E"/>
    <w:rsid w:val="00783D59"/>
    <w:rsid w:val="00784456"/>
    <w:rsid w:val="0078541A"/>
    <w:rsid w:val="00792F41"/>
    <w:rsid w:val="00796227"/>
    <w:rsid w:val="007964D2"/>
    <w:rsid w:val="00797D8C"/>
    <w:rsid w:val="007A003D"/>
    <w:rsid w:val="007A0FF3"/>
    <w:rsid w:val="007A20D6"/>
    <w:rsid w:val="007A3590"/>
    <w:rsid w:val="007A3E67"/>
    <w:rsid w:val="007A4758"/>
    <w:rsid w:val="007A5A69"/>
    <w:rsid w:val="007A5BAE"/>
    <w:rsid w:val="007A795C"/>
    <w:rsid w:val="007A7B99"/>
    <w:rsid w:val="007B1145"/>
    <w:rsid w:val="007B1261"/>
    <w:rsid w:val="007B1E2B"/>
    <w:rsid w:val="007B276D"/>
    <w:rsid w:val="007B342C"/>
    <w:rsid w:val="007B3FB4"/>
    <w:rsid w:val="007B44D9"/>
    <w:rsid w:val="007B55C5"/>
    <w:rsid w:val="007B58B5"/>
    <w:rsid w:val="007C1A4D"/>
    <w:rsid w:val="007C6098"/>
    <w:rsid w:val="007D1D8A"/>
    <w:rsid w:val="007D339E"/>
    <w:rsid w:val="007D3512"/>
    <w:rsid w:val="007D3CD0"/>
    <w:rsid w:val="007D45F6"/>
    <w:rsid w:val="007D6CF9"/>
    <w:rsid w:val="007E211B"/>
    <w:rsid w:val="007E6672"/>
    <w:rsid w:val="007E7D5D"/>
    <w:rsid w:val="007F0D06"/>
    <w:rsid w:val="007F2E74"/>
    <w:rsid w:val="007F6870"/>
    <w:rsid w:val="008007E5"/>
    <w:rsid w:val="0080111F"/>
    <w:rsid w:val="00801381"/>
    <w:rsid w:val="00802420"/>
    <w:rsid w:val="0080345D"/>
    <w:rsid w:val="0081118B"/>
    <w:rsid w:val="008113FD"/>
    <w:rsid w:val="00811620"/>
    <w:rsid w:val="00811A20"/>
    <w:rsid w:val="00812C15"/>
    <w:rsid w:val="00814071"/>
    <w:rsid w:val="0081423D"/>
    <w:rsid w:val="008146E5"/>
    <w:rsid w:val="008167B3"/>
    <w:rsid w:val="0081726E"/>
    <w:rsid w:val="00822091"/>
    <w:rsid w:val="008234C0"/>
    <w:rsid w:val="008237B1"/>
    <w:rsid w:val="00823C97"/>
    <w:rsid w:val="00825090"/>
    <w:rsid w:val="00826525"/>
    <w:rsid w:val="008307CF"/>
    <w:rsid w:val="00831199"/>
    <w:rsid w:val="00833587"/>
    <w:rsid w:val="00834BAD"/>
    <w:rsid w:val="00837B93"/>
    <w:rsid w:val="008401E8"/>
    <w:rsid w:val="0084130D"/>
    <w:rsid w:val="0084285E"/>
    <w:rsid w:val="008445CE"/>
    <w:rsid w:val="008504AF"/>
    <w:rsid w:val="00855199"/>
    <w:rsid w:val="00856C76"/>
    <w:rsid w:val="00863325"/>
    <w:rsid w:val="0086698C"/>
    <w:rsid w:val="008670C1"/>
    <w:rsid w:val="0086724A"/>
    <w:rsid w:val="0087088F"/>
    <w:rsid w:val="00870DD3"/>
    <w:rsid w:val="00872104"/>
    <w:rsid w:val="0087269C"/>
    <w:rsid w:val="00872F33"/>
    <w:rsid w:val="0087308B"/>
    <w:rsid w:val="00882768"/>
    <w:rsid w:val="008877C0"/>
    <w:rsid w:val="0088793C"/>
    <w:rsid w:val="00890653"/>
    <w:rsid w:val="00892CCE"/>
    <w:rsid w:val="00895264"/>
    <w:rsid w:val="00895FA3"/>
    <w:rsid w:val="008973D7"/>
    <w:rsid w:val="008A401E"/>
    <w:rsid w:val="008A5B7E"/>
    <w:rsid w:val="008A66A1"/>
    <w:rsid w:val="008B02E9"/>
    <w:rsid w:val="008B0D42"/>
    <w:rsid w:val="008B1151"/>
    <w:rsid w:val="008B1D61"/>
    <w:rsid w:val="008B4524"/>
    <w:rsid w:val="008B5291"/>
    <w:rsid w:val="008C0AB2"/>
    <w:rsid w:val="008C0D11"/>
    <w:rsid w:val="008C1C80"/>
    <w:rsid w:val="008C22F5"/>
    <w:rsid w:val="008C24CC"/>
    <w:rsid w:val="008C28BF"/>
    <w:rsid w:val="008C2F34"/>
    <w:rsid w:val="008C3BC8"/>
    <w:rsid w:val="008C4527"/>
    <w:rsid w:val="008C5799"/>
    <w:rsid w:val="008D01D8"/>
    <w:rsid w:val="008D1ABB"/>
    <w:rsid w:val="008D1D25"/>
    <w:rsid w:val="008D3048"/>
    <w:rsid w:val="008D42B8"/>
    <w:rsid w:val="008D61C3"/>
    <w:rsid w:val="008D7191"/>
    <w:rsid w:val="008E0455"/>
    <w:rsid w:val="008E356E"/>
    <w:rsid w:val="008E3748"/>
    <w:rsid w:val="008E3D17"/>
    <w:rsid w:val="008E55A0"/>
    <w:rsid w:val="008E5D6B"/>
    <w:rsid w:val="008E78DD"/>
    <w:rsid w:val="008F0307"/>
    <w:rsid w:val="008F0795"/>
    <w:rsid w:val="008F136C"/>
    <w:rsid w:val="008F2CC0"/>
    <w:rsid w:val="008F2DA9"/>
    <w:rsid w:val="008F5660"/>
    <w:rsid w:val="00900E3E"/>
    <w:rsid w:val="009015A9"/>
    <w:rsid w:val="00901C3D"/>
    <w:rsid w:val="00902B89"/>
    <w:rsid w:val="0090428B"/>
    <w:rsid w:val="00914366"/>
    <w:rsid w:val="00914F68"/>
    <w:rsid w:val="009216C9"/>
    <w:rsid w:val="00924F19"/>
    <w:rsid w:val="0092666C"/>
    <w:rsid w:val="0093051C"/>
    <w:rsid w:val="00931DE5"/>
    <w:rsid w:val="00931E39"/>
    <w:rsid w:val="00933235"/>
    <w:rsid w:val="009339B4"/>
    <w:rsid w:val="009341FE"/>
    <w:rsid w:val="00940F27"/>
    <w:rsid w:val="0094181C"/>
    <w:rsid w:val="00941BFF"/>
    <w:rsid w:val="009427A0"/>
    <w:rsid w:val="00942866"/>
    <w:rsid w:val="009450D5"/>
    <w:rsid w:val="009464C8"/>
    <w:rsid w:val="00947CB2"/>
    <w:rsid w:val="00951866"/>
    <w:rsid w:val="009530E8"/>
    <w:rsid w:val="0095396B"/>
    <w:rsid w:val="00955596"/>
    <w:rsid w:val="009558D7"/>
    <w:rsid w:val="00956794"/>
    <w:rsid w:val="009571F4"/>
    <w:rsid w:val="0096052D"/>
    <w:rsid w:val="009663F8"/>
    <w:rsid w:val="00966475"/>
    <w:rsid w:val="009665AD"/>
    <w:rsid w:val="009667BE"/>
    <w:rsid w:val="00967FB9"/>
    <w:rsid w:val="00972DEE"/>
    <w:rsid w:val="009736CF"/>
    <w:rsid w:val="00975046"/>
    <w:rsid w:val="00977527"/>
    <w:rsid w:val="009776CA"/>
    <w:rsid w:val="00984137"/>
    <w:rsid w:val="009906B2"/>
    <w:rsid w:val="0099166F"/>
    <w:rsid w:val="009942BE"/>
    <w:rsid w:val="00994704"/>
    <w:rsid w:val="009A0328"/>
    <w:rsid w:val="009A141D"/>
    <w:rsid w:val="009A1DD9"/>
    <w:rsid w:val="009A2176"/>
    <w:rsid w:val="009A2DC3"/>
    <w:rsid w:val="009A3A95"/>
    <w:rsid w:val="009A5C36"/>
    <w:rsid w:val="009A5EE6"/>
    <w:rsid w:val="009B1084"/>
    <w:rsid w:val="009B3611"/>
    <w:rsid w:val="009B40F9"/>
    <w:rsid w:val="009B5F72"/>
    <w:rsid w:val="009B6883"/>
    <w:rsid w:val="009B6BA9"/>
    <w:rsid w:val="009C0405"/>
    <w:rsid w:val="009C08E3"/>
    <w:rsid w:val="009C09FE"/>
    <w:rsid w:val="009C132A"/>
    <w:rsid w:val="009C1640"/>
    <w:rsid w:val="009C1DDD"/>
    <w:rsid w:val="009C5071"/>
    <w:rsid w:val="009C6B0B"/>
    <w:rsid w:val="009D248B"/>
    <w:rsid w:val="009D3B4E"/>
    <w:rsid w:val="009D4303"/>
    <w:rsid w:val="009D4454"/>
    <w:rsid w:val="009D4B73"/>
    <w:rsid w:val="009D522B"/>
    <w:rsid w:val="009D546C"/>
    <w:rsid w:val="009E064A"/>
    <w:rsid w:val="009E25C2"/>
    <w:rsid w:val="009E2965"/>
    <w:rsid w:val="009E2B70"/>
    <w:rsid w:val="009E4294"/>
    <w:rsid w:val="009E4B60"/>
    <w:rsid w:val="009E5180"/>
    <w:rsid w:val="009E5255"/>
    <w:rsid w:val="009F094A"/>
    <w:rsid w:val="009F468F"/>
    <w:rsid w:val="009F5B64"/>
    <w:rsid w:val="009F5F19"/>
    <w:rsid w:val="00A0379D"/>
    <w:rsid w:val="00A03A79"/>
    <w:rsid w:val="00A0496E"/>
    <w:rsid w:val="00A07F6A"/>
    <w:rsid w:val="00A148D5"/>
    <w:rsid w:val="00A153FA"/>
    <w:rsid w:val="00A161B1"/>
    <w:rsid w:val="00A20C03"/>
    <w:rsid w:val="00A2482B"/>
    <w:rsid w:val="00A27CDE"/>
    <w:rsid w:val="00A27F64"/>
    <w:rsid w:val="00A30E1A"/>
    <w:rsid w:val="00A3158E"/>
    <w:rsid w:val="00A32AB4"/>
    <w:rsid w:val="00A34E8A"/>
    <w:rsid w:val="00A35B7F"/>
    <w:rsid w:val="00A36297"/>
    <w:rsid w:val="00A375E6"/>
    <w:rsid w:val="00A429CF"/>
    <w:rsid w:val="00A4338B"/>
    <w:rsid w:val="00A448BD"/>
    <w:rsid w:val="00A474BE"/>
    <w:rsid w:val="00A51136"/>
    <w:rsid w:val="00A520C4"/>
    <w:rsid w:val="00A53053"/>
    <w:rsid w:val="00A534A0"/>
    <w:rsid w:val="00A53A4F"/>
    <w:rsid w:val="00A53E8A"/>
    <w:rsid w:val="00A5587C"/>
    <w:rsid w:val="00A55F2A"/>
    <w:rsid w:val="00A565F9"/>
    <w:rsid w:val="00A572A2"/>
    <w:rsid w:val="00A57E9D"/>
    <w:rsid w:val="00A6036D"/>
    <w:rsid w:val="00A6096E"/>
    <w:rsid w:val="00A64689"/>
    <w:rsid w:val="00A708A5"/>
    <w:rsid w:val="00A74B68"/>
    <w:rsid w:val="00A74F18"/>
    <w:rsid w:val="00A75443"/>
    <w:rsid w:val="00A770A0"/>
    <w:rsid w:val="00A80F7B"/>
    <w:rsid w:val="00A8324C"/>
    <w:rsid w:val="00A83D07"/>
    <w:rsid w:val="00A83F22"/>
    <w:rsid w:val="00A8604D"/>
    <w:rsid w:val="00A869A6"/>
    <w:rsid w:val="00A900C6"/>
    <w:rsid w:val="00A917F9"/>
    <w:rsid w:val="00A9306F"/>
    <w:rsid w:val="00A955BD"/>
    <w:rsid w:val="00A969D3"/>
    <w:rsid w:val="00A97C4E"/>
    <w:rsid w:val="00AA0176"/>
    <w:rsid w:val="00AA2DB7"/>
    <w:rsid w:val="00AA3060"/>
    <w:rsid w:val="00AA6840"/>
    <w:rsid w:val="00AA6ADF"/>
    <w:rsid w:val="00AA7017"/>
    <w:rsid w:val="00AA715C"/>
    <w:rsid w:val="00AA77BC"/>
    <w:rsid w:val="00AB0783"/>
    <w:rsid w:val="00AB09A2"/>
    <w:rsid w:val="00AB0DDA"/>
    <w:rsid w:val="00AB2EAB"/>
    <w:rsid w:val="00AB3EAA"/>
    <w:rsid w:val="00AB49FB"/>
    <w:rsid w:val="00AB6CFD"/>
    <w:rsid w:val="00AC0B4C"/>
    <w:rsid w:val="00AC2192"/>
    <w:rsid w:val="00AC2FC5"/>
    <w:rsid w:val="00AC3172"/>
    <w:rsid w:val="00AC34F8"/>
    <w:rsid w:val="00AC3A9B"/>
    <w:rsid w:val="00AC45CA"/>
    <w:rsid w:val="00AC5DCB"/>
    <w:rsid w:val="00AD01C0"/>
    <w:rsid w:val="00AD3490"/>
    <w:rsid w:val="00AD4505"/>
    <w:rsid w:val="00AD7369"/>
    <w:rsid w:val="00AE066D"/>
    <w:rsid w:val="00AE116C"/>
    <w:rsid w:val="00AE44E6"/>
    <w:rsid w:val="00AE5A83"/>
    <w:rsid w:val="00AE684F"/>
    <w:rsid w:val="00AF07B4"/>
    <w:rsid w:val="00AF0856"/>
    <w:rsid w:val="00AF2758"/>
    <w:rsid w:val="00AF308F"/>
    <w:rsid w:val="00AF544F"/>
    <w:rsid w:val="00AF5549"/>
    <w:rsid w:val="00AF63AA"/>
    <w:rsid w:val="00AF78A1"/>
    <w:rsid w:val="00B00763"/>
    <w:rsid w:val="00B00FA3"/>
    <w:rsid w:val="00B01B17"/>
    <w:rsid w:val="00B03ACB"/>
    <w:rsid w:val="00B04507"/>
    <w:rsid w:val="00B04BBE"/>
    <w:rsid w:val="00B04CA7"/>
    <w:rsid w:val="00B05B87"/>
    <w:rsid w:val="00B12B36"/>
    <w:rsid w:val="00B12B39"/>
    <w:rsid w:val="00B14105"/>
    <w:rsid w:val="00B142E1"/>
    <w:rsid w:val="00B159F5"/>
    <w:rsid w:val="00B16298"/>
    <w:rsid w:val="00B16B7F"/>
    <w:rsid w:val="00B178A8"/>
    <w:rsid w:val="00B21305"/>
    <w:rsid w:val="00B226E6"/>
    <w:rsid w:val="00B23B41"/>
    <w:rsid w:val="00B24281"/>
    <w:rsid w:val="00B256DC"/>
    <w:rsid w:val="00B266AA"/>
    <w:rsid w:val="00B26B5E"/>
    <w:rsid w:val="00B27303"/>
    <w:rsid w:val="00B27475"/>
    <w:rsid w:val="00B30688"/>
    <w:rsid w:val="00B30756"/>
    <w:rsid w:val="00B3274B"/>
    <w:rsid w:val="00B36E4D"/>
    <w:rsid w:val="00B41F7E"/>
    <w:rsid w:val="00B42313"/>
    <w:rsid w:val="00B45C28"/>
    <w:rsid w:val="00B47709"/>
    <w:rsid w:val="00B54F4E"/>
    <w:rsid w:val="00B57BAB"/>
    <w:rsid w:val="00B601F6"/>
    <w:rsid w:val="00B6046A"/>
    <w:rsid w:val="00B606CE"/>
    <w:rsid w:val="00B620E0"/>
    <w:rsid w:val="00B63D2C"/>
    <w:rsid w:val="00B64578"/>
    <w:rsid w:val="00B64A4A"/>
    <w:rsid w:val="00B656CA"/>
    <w:rsid w:val="00B65C71"/>
    <w:rsid w:val="00B6685A"/>
    <w:rsid w:val="00B677FD"/>
    <w:rsid w:val="00B70832"/>
    <w:rsid w:val="00B7155F"/>
    <w:rsid w:val="00B756BA"/>
    <w:rsid w:val="00B771D2"/>
    <w:rsid w:val="00B80068"/>
    <w:rsid w:val="00B80B3D"/>
    <w:rsid w:val="00B8358A"/>
    <w:rsid w:val="00B83F68"/>
    <w:rsid w:val="00B84B30"/>
    <w:rsid w:val="00B85BCD"/>
    <w:rsid w:val="00B85FD0"/>
    <w:rsid w:val="00B86EFA"/>
    <w:rsid w:val="00B91C6F"/>
    <w:rsid w:val="00B9350F"/>
    <w:rsid w:val="00B948B9"/>
    <w:rsid w:val="00B9756E"/>
    <w:rsid w:val="00BA04FD"/>
    <w:rsid w:val="00BA39B8"/>
    <w:rsid w:val="00BA51F6"/>
    <w:rsid w:val="00BA526D"/>
    <w:rsid w:val="00BA736F"/>
    <w:rsid w:val="00BA7944"/>
    <w:rsid w:val="00BB1082"/>
    <w:rsid w:val="00BB2077"/>
    <w:rsid w:val="00BB3DF6"/>
    <w:rsid w:val="00BB4DB1"/>
    <w:rsid w:val="00BB6A58"/>
    <w:rsid w:val="00BC0497"/>
    <w:rsid w:val="00BC1E82"/>
    <w:rsid w:val="00BC31A9"/>
    <w:rsid w:val="00BC47D7"/>
    <w:rsid w:val="00BC7035"/>
    <w:rsid w:val="00BC7B99"/>
    <w:rsid w:val="00BD0AC2"/>
    <w:rsid w:val="00BD2CC7"/>
    <w:rsid w:val="00BD3021"/>
    <w:rsid w:val="00BD384A"/>
    <w:rsid w:val="00BD4FE1"/>
    <w:rsid w:val="00BD7396"/>
    <w:rsid w:val="00BE015F"/>
    <w:rsid w:val="00BE0F8F"/>
    <w:rsid w:val="00BE26D5"/>
    <w:rsid w:val="00BE2700"/>
    <w:rsid w:val="00BE3E4F"/>
    <w:rsid w:val="00BE63BE"/>
    <w:rsid w:val="00BE663A"/>
    <w:rsid w:val="00BE6E69"/>
    <w:rsid w:val="00BE7C1D"/>
    <w:rsid w:val="00BF321C"/>
    <w:rsid w:val="00BF4336"/>
    <w:rsid w:val="00BF624B"/>
    <w:rsid w:val="00BF6F76"/>
    <w:rsid w:val="00BF710D"/>
    <w:rsid w:val="00C0030C"/>
    <w:rsid w:val="00C013ED"/>
    <w:rsid w:val="00C01903"/>
    <w:rsid w:val="00C019FE"/>
    <w:rsid w:val="00C0243E"/>
    <w:rsid w:val="00C029EC"/>
    <w:rsid w:val="00C0421C"/>
    <w:rsid w:val="00C055CB"/>
    <w:rsid w:val="00C14948"/>
    <w:rsid w:val="00C1515C"/>
    <w:rsid w:val="00C161E8"/>
    <w:rsid w:val="00C16AB3"/>
    <w:rsid w:val="00C17B41"/>
    <w:rsid w:val="00C2182F"/>
    <w:rsid w:val="00C23530"/>
    <w:rsid w:val="00C24CED"/>
    <w:rsid w:val="00C2529F"/>
    <w:rsid w:val="00C25513"/>
    <w:rsid w:val="00C25F0B"/>
    <w:rsid w:val="00C27515"/>
    <w:rsid w:val="00C320B9"/>
    <w:rsid w:val="00C4099B"/>
    <w:rsid w:val="00C41010"/>
    <w:rsid w:val="00C418BB"/>
    <w:rsid w:val="00C44DA9"/>
    <w:rsid w:val="00C46B29"/>
    <w:rsid w:val="00C5118A"/>
    <w:rsid w:val="00C51A5D"/>
    <w:rsid w:val="00C5245A"/>
    <w:rsid w:val="00C5559B"/>
    <w:rsid w:val="00C571D1"/>
    <w:rsid w:val="00C61B9C"/>
    <w:rsid w:val="00C61EB1"/>
    <w:rsid w:val="00C6310A"/>
    <w:rsid w:val="00C6425E"/>
    <w:rsid w:val="00C6496B"/>
    <w:rsid w:val="00C6628E"/>
    <w:rsid w:val="00C71803"/>
    <w:rsid w:val="00C778C9"/>
    <w:rsid w:val="00C84FE6"/>
    <w:rsid w:val="00C865CA"/>
    <w:rsid w:val="00C872CB"/>
    <w:rsid w:val="00C874FD"/>
    <w:rsid w:val="00C877B7"/>
    <w:rsid w:val="00C92077"/>
    <w:rsid w:val="00C937EC"/>
    <w:rsid w:val="00C966C6"/>
    <w:rsid w:val="00C96DC6"/>
    <w:rsid w:val="00CA1439"/>
    <w:rsid w:val="00CA1FEB"/>
    <w:rsid w:val="00CA3E19"/>
    <w:rsid w:val="00CA5B83"/>
    <w:rsid w:val="00CA6387"/>
    <w:rsid w:val="00CA79CB"/>
    <w:rsid w:val="00CB1164"/>
    <w:rsid w:val="00CB1D7A"/>
    <w:rsid w:val="00CB5266"/>
    <w:rsid w:val="00CB54D2"/>
    <w:rsid w:val="00CB6708"/>
    <w:rsid w:val="00CC3B73"/>
    <w:rsid w:val="00CC5F80"/>
    <w:rsid w:val="00CC781D"/>
    <w:rsid w:val="00CC7DAD"/>
    <w:rsid w:val="00CD08D6"/>
    <w:rsid w:val="00CD57BE"/>
    <w:rsid w:val="00CD6A37"/>
    <w:rsid w:val="00CD72F7"/>
    <w:rsid w:val="00CD7BE6"/>
    <w:rsid w:val="00CE05C6"/>
    <w:rsid w:val="00CE2AA5"/>
    <w:rsid w:val="00CE5129"/>
    <w:rsid w:val="00CF0D27"/>
    <w:rsid w:val="00CF2E23"/>
    <w:rsid w:val="00CF39C2"/>
    <w:rsid w:val="00CF3DCA"/>
    <w:rsid w:val="00CF3FC3"/>
    <w:rsid w:val="00CF5E12"/>
    <w:rsid w:val="00CF6CA0"/>
    <w:rsid w:val="00D01D7D"/>
    <w:rsid w:val="00D01FB4"/>
    <w:rsid w:val="00D028AC"/>
    <w:rsid w:val="00D02E41"/>
    <w:rsid w:val="00D03AE6"/>
    <w:rsid w:val="00D04283"/>
    <w:rsid w:val="00D0645A"/>
    <w:rsid w:val="00D06FB4"/>
    <w:rsid w:val="00D07CCD"/>
    <w:rsid w:val="00D104A0"/>
    <w:rsid w:val="00D11C49"/>
    <w:rsid w:val="00D12560"/>
    <w:rsid w:val="00D22A7B"/>
    <w:rsid w:val="00D25FA4"/>
    <w:rsid w:val="00D260A4"/>
    <w:rsid w:val="00D30B7D"/>
    <w:rsid w:val="00D31E1A"/>
    <w:rsid w:val="00D33551"/>
    <w:rsid w:val="00D37B9A"/>
    <w:rsid w:val="00D406A3"/>
    <w:rsid w:val="00D4172F"/>
    <w:rsid w:val="00D42494"/>
    <w:rsid w:val="00D456FC"/>
    <w:rsid w:val="00D45C51"/>
    <w:rsid w:val="00D5277C"/>
    <w:rsid w:val="00D55E58"/>
    <w:rsid w:val="00D56A93"/>
    <w:rsid w:val="00D57478"/>
    <w:rsid w:val="00D57EE5"/>
    <w:rsid w:val="00D6079E"/>
    <w:rsid w:val="00D626D7"/>
    <w:rsid w:val="00D62F47"/>
    <w:rsid w:val="00D6599C"/>
    <w:rsid w:val="00D66718"/>
    <w:rsid w:val="00D6696F"/>
    <w:rsid w:val="00D67DAE"/>
    <w:rsid w:val="00D70E2E"/>
    <w:rsid w:val="00D710F6"/>
    <w:rsid w:val="00D731F5"/>
    <w:rsid w:val="00D75F8A"/>
    <w:rsid w:val="00D77BCD"/>
    <w:rsid w:val="00D8034A"/>
    <w:rsid w:val="00D81CAF"/>
    <w:rsid w:val="00D81F9F"/>
    <w:rsid w:val="00D820CC"/>
    <w:rsid w:val="00D9069F"/>
    <w:rsid w:val="00D9108F"/>
    <w:rsid w:val="00D91879"/>
    <w:rsid w:val="00D92137"/>
    <w:rsid w:val="00DA1645"/>
    <w:rsid w:val="00DA1D21"/>
    <w:rsid w:val="00DA2676"/>
    <w:rsid w:val="00DA4D52"/>
    <w:rsid w:val="00DA5B4D"/>
    <w:rsid w:val="00DA66DB"/>
    <w:rsid w:val="00DB7A69"/>
    <w:rsid w:val="00DC308E"/>
    <w:rsid w:val="00DC34DC"/>
    <w:rsid w:val="00DC3C1D"/>
    <w:rsid w:val="00DC3F9A"/>
    <w:rsid w:val="00DC43B4"/>
    <w:rsid w:val="00DC4749"/>
    <w:rsid w:val="00DD0B36"/>
    <w:rsid w:val="00DD362D"/>
    <w:rsid w:val="00DD3D75"/>
    <w:rsid w:val="00DD5D53"/>
    <w:rsid w:val="00DE22E3"/>
    <w:rsid w:val="00DE3DC5"/>
    <w:rsid w:val="00DE3ED9"/>
    <w:rsid w:val="00DE5F0F"/>
    <w:rsid w:val="00DE6220"/>
    <w:rsid w:val="00DE686A"/>
    <w:rsid w:val="00DE7971"/>
    <w:rsid w:val="00DF237E"/>
    <w:rsid w:val="00DF2F52"/>
    <w:rsid w:val="00DF47A6"/>
    <w:rsid w:val="00DF4889"/>
    <w:rsid w:val="00DF49BA"/>
    <w:rsid w:val="00DF6730"/>
    <w:rsid w:val="00E0215B"/>
    <w:rsid w:val="00E025D0"/>
    <w:rsid w:val="00E03046"/>
    <w:rsid w:val="00E03C71"/>
    <w:rsid w:val="00E03E52"/>
    <w:rsid w:val="00E0570C"/>
    <w:rsid w:val="00E07192"/>
    <w:rsid w:val="00E07FEC"/>
    <w:rsid w:val="00E11319"/>
    <w:rsid w:val="00E1345A"/>
    <w:rsid w:val="00E16A91"/>
    <w:rsid w:val="00E20275"/>
    <w:rsid w:val="00E22207"/>
    <w:rsid w:val="00E23EC3"/>
    <w:rsid w:val="00E250C9"/>
    <w:rsid w:val="00E27DB7"/>
    <w:rsid w:val="00E27FC1"/>
    <w:rsid w:val="00E30537"/>
    <w:rsid w:val="00E31940"/>
    <w:rsid w:val="00E3220A"/>
    <w:rsid w:val="00E3356C"/>
    <w:rsid w:val="00E33E2C"/>
    <w:rsid w:val="00E34249"/>
    <w:rsid w:val="00E34C9F"/>
    <w:rsid w:val="00E34F5D"/>
    <w:rsid w:val="00E35256"/>
    <w:rsid w:val="00E37A31"/>
    <w:rsid w:val="00E404E0"/>
    <w:rsid w:val="00E43963"/>
    <w:rsid w:val="00E440AE"/>
    <w:rsid w:val="00E457D6"/>
    <w:rsid w:val="00E45C6D"/>
    <w:rsid w:val="00E47999"/>
    <w:rsid w:val="00E5281F"/>
    <w:rsid w:val="00E52AC8"/>
    <w:rsid w:val="00E536F6"/>
    <w:rsid w:val="00E53F79"/>
    <w:rsid w:val="00E54C12"/>
    <w:rsid w:val="00E57E9A"/>
    <w:rsid w:val="00E60700"/>
    <w:rsid w:val="00E6379D"/>
    <w:rsid w:val="00E63A4B"/>
    <w:rsid w:val="00E63D23"/>
    <w:rsid w:val="00E652CF"/>
    <w:rsid w:val="00E660B9"/>
    <w:rsid w:val="00E7040F"/>
    <w:rsid w:val="00E75309"/>
    <w:rsid w:val="00E763FF"/>
    <w:rsid w:val="00E800CD"/>
    <w:rsid w:val="00E80625"/>
    <w:rsid w:val="00E82570"/>
    <w:rsid w:val="00E827FF"/>
    <w:rsid w:val="00E82B19"/>
    <w:rsid w:val="00E8382A"/>
    <w:rsid w:val="00E83893"/>
    <w:rsid w:val="00E848E5"/>
    <w:rsid w:val="00E84F64"/>
    <w:rsid w:val="00E91F09"/>
    <w:rsid w:val="00E93872"/>
    <w:rsid w:val="00E954C2"/>
    <w:rsid w:val="00EA0905"/>
    <w:rsid w:val="00EA19DA"/>
    <w:rsid w:val="00EA26A3"/>
    <w:rsid w:val="00EA5C94"/>
    <w:rsid w:val="00EB23C3"/>
    <w:rsid w:val="00EB317C"/>
    <w:rsid w:val="00EB39E8"/>
    <w:rsid w:val="00EB6533"/>
    <w:rsid w:val="00EB67E0"/>
    <w:rsid w:val="00EC1AA6"/>
    <w:rsid w:val="00EC2590"/>
    <w:rsid w:val="00EC41E4"/>
    <w:rsid w:val="00EC5C47"/>
    <w:rsid w:val="00ED1DBF"/>
    <w:rsid w:val="00ED206E"/>
    <w:rsid w:val="00ED505C"/>
    <w:rsid w:val="00EE16F9"/>
    <w:rsid w:val="00EE1EFB"/>
    <w:rsid w:val="00EE29D9"/>
    <w:rsid w:val="00EE57D4"/>
    <w:rsid w:val="00EE6BA1"/>
    <w:rsid w:val="00EE6E7F"/>
    <w:rsid w:val="00EE7E97"/>
    <w:rsid w:val="00EF0E3F"/>
    <w:rsid w:val="00EF68BD"/>
    <w:rsid w:val="00EF7F06"/>
    <w:rsid w:val="00F00C03"/>
    <w:rsid w:val="00F02BC7"/>
    <w:rsid w:val="00F03397"/>
    <w:rsid w:val="00F0381A"/>
    <w:rsid w:val="00F04E25"/>
    <w:rsid w:val="00F0565D"/>
    <w:rsid w:val="00F10108"/>
    <w:rsid w:val="00F14030"/>
    <w:rsid w:val="00F14E08"/>
    <w:rsid w:val="00F174FD"/>
    <w:rsid w:val="00F20786"/>
    <w:rsid w:val="00F23757"/>
    <w:rsid w:val="00F254D9"/>
    <w:rsid w:val="00F256D2"/>
    <w:rsid w:val="00F27466"/>
    <w:rsid w:val="00F27ECE"/>
    <w:rsid w:val="00F301ED"/>
    <w:rsid w:val="00F30D64"/>
    <w:rsid w:val="00F30F82"/>
    <w:rsid w:val="00F3289D"/>
    <w:rsid w:val="00F3425D"/>
    <w:rsid w:val="00F36264"/>
    <w:rsid w:val="00F403FC"/>
    <w:rsid w:val="00F42535"/>
    <w:rsid w:val="00F4414D"/>
    <w:rsid w:val="00F456CF"/>
    <w:rsid w:val="00F4596F"/>
    <w:rsid w:val="00F50030"/>
    <w:rsid w:val="00F5015C"/>
    <w:rsid w:val="00F5159F"/>
    <w:rsid w:val="00F52666"/>
    <w:rsid w:val="00F5367C"/>
    <w:rsid w:val="00F54967"/>
    <w:rsid w:val="00F5614F"/>
    <w:rsid w:val="00F61E52"/>
    <w:rsid w:val="00F62955"/>
    <w:rsid w:val="00F636ED"/>
    <w:rsid w:val="00F64C5D"/>
    <w:rsid w:val="00F66931"/>
    <w:rsid w:val="00F67100"/>
    <w:rsid w:val="00F679B6"/>
    <w:rsid w:val="00F70B4A"/>
    <w:rsid w:val="00F74AA5"/>
    <w:rsid w:val="00F7541A"/>
    <w:rsid w:val="00F769C0"/>
    <w:rsid w:val="00F83330"/>
    <w:rsid w:val="00F83D06"/>
    <w:rsid w:val="00F87768"/>
    <w:rsid w:val="00F87E2D"/>
    <w:rsid w:val="00F90FC2"/>
    <w:rsid w:val="00F92027"/>
    <w:rsid w:val="00F924D7"/>
    <w:rsid w:val="00F94497"/>
    <w:rsid w:val="00F9661D"/>
    <w:rsid w:val="00FA1367"/>
    <w:rsid w:val="00FA368E"/>
    <w:rsid w:val="00FA4391"/>
    <w:rsid w:val="00FA5E4B"/>
    <w:rsid w:val="00FA6FFE"/>
    <w:rsid w:val="00FB0167"/>
    <w:rsid w:val="00FB0F19"/>
    <w:rsid w:val="00FB23F3"/>
    <w:rsid w:val="00FB38A0"/>
    <w:rsid w:val="00FB5757"/>
    <w:rsid w:val="00FC3129"/>
    <w:rsid w:val="00FC3F61"/>
    <w:rsid w:val="00FC59EB"/>
    <w:rsid w:val="00FC5F62"/>
    <w:rsid w:val="00FD0CBB"/>
    <w:rsid w:val="00FD16DB"/>
    <w:rsid w:val="00FD44C7"/>
    <w:rsid w:val="00FD4B83"/>
    <w:rsid w:val="00FD6184"/>
    <w:rsid w:val="00FD6229"/>
    <w:rsid w:val="00FD7537"/>
    <w:rsid w:val="00FE0830"/>
    <w:rsid w:val="00FE30C3"/>
    <w:rsid w:val="00FE76F9"/>
    <w:rsid w:val="00FF036B"/>
    <w:rsid w:val="00FF126E"/>
    <w:rsid w:val="00FF2C79"/>
    <w:rsid w:val="00FF2E1F"/>
    <w:rsid w:val="00FF3FA7"/>
    <w:rsid w:val="00FF40E6"/>
    <w:rsid w:val="00FF45B0"/>
    <w:rsid w:val="00FF54FD"/>
    <w:rsid w:val="00FF6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635CC2C"/>
  <w15:chartTrackingRefBased/>
  <w15:docId w15:val="{498145D2-6705-4FC7-93F4-2C2BB5FD8A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b/>
      <w:bCs/>
      <w:lang w:val="es-MX"/>
    </w:rPr>
  </w:style>
  <w:style w:type="paragraph" w:styleId="Ttulo2">
    <w:name w:val="heading 2"/>
    <w:basedOn w:val="Normal"/>
    <w:next w:val="Normal"/>
    <w:qFormat/>
    <w:pPr>
      <w:keepNext/>
      <w:jc w:val="both"/>
      <w:outlineLvl w:val="1"/>
    </w:pPr>
    <w:rPr>
      <w:b/>
      <w:bCs/>
      <w:lang w:val="es-MX"/>
    </w:rPr>
  </w:style>
  <w:style w:type="paragraph" w:styleId="Ttulo3">
    <w:name w:val="heading 3"/>
    <w:basedOn w:val="Normal"/>
    <w:next w:val="Normal"/>
    <w:qFormat/>
    <w:pPr>
      <w:keepNext/>
      <w:outlineLvl w:val="2"/>
    </w:pPr>
    <w:rPr>
      <w:rFonts w:ascii="Lucida Casual" w:hAnsi="Lucida Casual"/>
      <w:b/>
      <w:spacing w:val="5"/>
      <w:sz w:val="22"/>
      <w:szCs w:val="20"/>
      <w:lang w:val="es-ES_tradnl"/>
    </w:rPr>
  </w:style>
  <w:style w:type="paragraph" w:styleId="Ttulo4">
    <w:name w:val="heading 4"/>
    <w:basedOn w:val="Normal"/>
    <w:next w:val="Normal"/>
    <w:qFormat/>
    <w:pPr>
      <w:keepNext/>
      <w:outlineLvl w:val="3"/>
    </w:pPr>
    <w:rPr>
      <w:rFonts w:ascii="Lucida Casual" w:hAnsi="Lucida Casual"/>
      <w:b/>
      <w:spacing w:val="5"/>
      <w:szCs w:val="20"/>
      <w:lang w:val="es-ES_tradnl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 w:cs="Arial"/>
      <w:bCs/>
      <w:spacing w:val="5"/>
      <w:szCs w:val="20"/>
      <w:lang w:val="es-ES_tradnl"/>
    </w:rPr>
  </w:style>
  <w:style w:type="paragraph" w:styleId="Ttulo6">
    <w:name w:val="heading 6"/>
    <w:basedOn w:val="Normal"/>
    <w:next w:val="Normal"/>
    <w:qFormat/>
    <w:pPr>
      <w:keepNext/>
      <w:jc w:val="both"/>
      <w:outlineLvl w:val="5"/>
    </w:pPr>
    <w:rPr>
      <w:rFonts w:ascii="Arial" w:hAnsi="Arial" w:cs="Arial"/>
      <w:b/>
      <w:bCs/>
      <w:spacing w:val="5"/>
      <w:szCs w:val="20"/>
      <w:lang w:val="es-ES_tradnl"/>
    </w:rPr>
  </w:style>
  <w:style w:type="paragraph" w:styleId="Ttulo7">
    <w:name w:val="heading 7"/>
    <w:basedOn w:val="Normal"/>
    <w:next w:val="Normal"/>
    <w:qFormat/>
    <w:pPr>
      <w:keepNext/>
      <w:jc w:val="both"/>
      <w:outlineLvl w:val="6"/>
    </w:pPr>
    <w:rPr>
      <w:rFonts w:ascii="Arial" w:hAnsi="Arial" w:cs="Arial"/>
      <w:spacing w:val="5"/>
      <w:szCs w:val="20"/>
      <w:lang w:val="es-ES_tradnl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rFonts w:ascii="Arial" w:hAnsi="Arial" w:cs="Arial"/>
      <w:b/>
      <w:bCs/>
      <w:sz w:val="32"/>
      <w:lang w:val="es-MX"/>
    </w:rPr>
  </w:style>
  <w:style w:type="paragraph" w:styleId="Ttulo9">
    <w:name w:val="heading 9"/>
    <w:basedOn w:val="Normal"/>
    <w:next w:val="Normal"/>
    <w:qFormat/>
    <w:pPr>
      <w:keepNext/>
      <w:jc w:val="center"/>
      <w:outlineLvl w:val="8"/>
    </w:pPr>
    <w:rPr>
      <w:rFonts w:ascii="Arial" w:hAnsi="Arial" w:cs="Arial"/>
      <w:b/>
      <w:bCs/>
      <w:sz w:val="28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pPr>
      <w:spacing w:after="120"/>
    </w:pPr>
  </w:style>
  <w:style w:type="paragraph" w:customStyle="1" w:styleId="Lneadereferencia">
    <w:name w:val="Línea de referencia"/>
    <w:basedOn w:val="Textoindependiente"/>
  </w:style>
  <w:style w:type="paragraph" w:customStyle="1" w:styleId="Nombredireccininterior">
    <w:name w:val="Nombre dirección interior"/>
    <w:basedOn w:val="Normal"/>
  </w:style>
  <w:style w:type="paragraph" w:customStyle="1" w:styleId="Direccininterior">
    <w:name w:val="Dirección interior"/>
    <w:basedOn w:val="Normal"/>
  </w:style>
  <w:style w:type="paragraph" w:styleId="Saludo">
    <w:name w:val="Salutation"/>
    <w:basedOn w:val="Normal"/>
    <w:next w:val="Normal"/>
  </w:style>
  <w:style w:type="paragraph" w:styleId="Fecha">
    <w:name w:val="Date"/>
    <w:basedOn w:val="Normal"/>
    <w:next w:val="Normal"/>
  </w:style>
  <w:style w:type="paragraph" w:styleId="Cierre">
    <w:name w:val="Closing"/>
    <w:basedOn w:val="Normal"/>
  </w:style>
  <w:style w:type="paragraph" w:styleId="Firma">
    <w:name w:val="Signature"/>
    <w:basedOn w:val="Normal"/>
  </w:style>
  <w:style w:type="paragraph" w:styleId="Encabezado">
    <w:name w:val="header"/>
    <w:basedOn w:val="Normal"/>
    <w:link w:val="EncabezadoCar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252"/>
        <w:tab w:val="right" w:pos="8504"/>
      </w:tabs>
    </w:pPr>
  </w:style>
  <w:style w:type="paragraph" w:styleId="Sangradetextonormal">
    <w:name w:val="Body Text Indent"/>
    <w:basedOn w:val="Normal"/>
    <w:pPr>
      <w:ind w:left="900" w:hanging="900"/>
    </w:pPr>
  </w:style>
  <w:style w:type="paragraph" w:styleId="Textosinformato">
    <w:name w:val="Plain Text"/>
    <w:basedOn w:val="Normal"/>
    <w:rPr>
      <w:rFonts w:ascii="Courier New" w:hAnsi="Courier New"/>
      <w:snapToGrid w:val="0"/>
      <w:sz w:val="20"/>
      <w:szCs w:val="20"/>
      <w:lang w:val="en-US"/>
    </w:rPr>
  </w:style>
  <w:style w:type="paragraph" w:styleId="Textoindependiente2">
    <w:name w:val="Body Text 2"/>
    <w:basedOn w:val="Normal"/>
    <w:pPr>
      <w:ind w:right="142"/>
      <w:jc w:val="both"/>
    </w:pPr>
    <w:rPr>
      <w:rFonts w:ascii="Arial (W1)" w:hAnsi="Arial (W1)"/>
      <w:b/>
      <w:bCs/>
      <w:caps/>
      <w:sz w:val="22"/>
      <w:szCs w:val="20"/>
      <w:lang w:val="es-CO"/>
    </w:rPr>
  </w:style>
  <w:style w:type="paragraph" w:styleId="Textoindependiente3">
    <w:name w:val="Body Text 3"/>
    <w:basedOn w:val="Normal"/>
    <w:pPr>
      <w:jc w:val="both"/>
    </w:pPr>
    <w:rPr>
      <w:rFonts w:ascii="Arial" w:hAnsi="Arial" w:cs="Arial"/>
      <w:lang w:val="es-MX"/>
    </w:rPr>
  </w:style>
  <w:style w:type="character" w:styleId="Hipervnculo">
    <w:name w:val="Hyperlink"/>
    <w:rPr>
      <w:color w:val="0000FF"/>
      <w:u w:val="single"/>
    </w:rPr>
  </w:style>
  <w:style w:type="paragraph" w:styleId="Textodeglobo">
    <w:name w:val="Balloon Text"/>
    <w:basedOn w:val="Normal"/>
    <w:semiHidden/>
    <w:rPr>
      <w:rFonts w:ascii="Tahoma" w:hAnsi="Tahoma" w:cs="Tahoma"/>
      <w:sz w:val="16"/>
      <w:szCs w:val="16"/>
    </w:rPr>
  </w:style>
  <w:style w:type="character" w:styleId="Hipervnculovisitado">
    <w:name w:val="FollowedHyperlink"/>
    <w:rPr>
      <w:color w:val="800080"/>
      <w:u w:val="single"/>
    </w:rPr>
  </w:style>
  <w:style w:type="paragraph" w:styleId="Textodebloque">
    <w:name w:val="Block Text"/>
    <w:basedOn w:val="Normal"/>
    <w:pPr>
      <w:tabs>
        <w:tab w:val="left" w:pos="864"/>
        <w:tab w:val="left" w:pos="1008"/>
        <w:tab w:val="left" w:pos="1584"/>
        <w:tab w:val="left" w:pos="2304"/>
        <w:tab w:val="left" w:pos="3024"/>
        <w:tab w:val="left" w:pos="3744"/>
        <w:tab w:val="left" w:pos="4464"/>
        <w:tab w:val="left" w:pos="5184"/>
        <w:tab w:val="left" w:pos="5904"/>
        <w:tab w:val="left" w:pos="6624"/>
        <w:tab w:val="left" w:pos="8064"/>
        <w:tab w:val="left" w:pos="8784"/>
        <w:tab w:val="left" w:pos="9504"/>
      </w:tabs>
      <w:ind w:left="720" w:right="-2" w:hanging="360"/>
      <w:jc w:val="both"/>
    </w:pPr>
    <w:rPr>
      <w:rFonts w:ascii="Arial" w:hAnsi="Arial" w:cs="Arial"/>
    </w:rPr>
  </w:style>
  <w:style w:type="paragraph" w:styleId="Sangra2detindependiente">
    <w:name w:val="Body Text Indent 2"/>
    <w:basedOn w:val="Normal"/>
    <w:pPr>
      <w:ind w:left="5664" w:hanging="5664"/>
      <w:jc w:val="both"/>
    </w:pPr>
    <w:rPr>
      <w:rFonts w:ascii="Arial" w:hAnsi="Arial" w:cs="Arial"/>
      <w:sz w:val="20"/>
      <w:lang w:val="es-MX"/>
    </w:rPr>
  </w:style>
  <w:style w:type="paragraph" w:customStyle="1" w:styleId="textos">
    <w:name w:val="textos"/>
    <w:basedOn w:val="Normal"/>
    <w:pPr>
      <w:spacing w:before="100" w:beforeAutospacing="1" w:after="100" w:afterAutospacing="1"/>
      <w:jc w:val="both"/>
    </w:pPr>
    <w:rPr>
      <w:rFonts w:ascii="Verdana" w:eastAsia="Arial Unicode MS" w:hAnsi="Verdana" w:cs="Arial Unicode MS"/>
      <w:color w:val="006699"/>
      <w:sz w:val="17"/>
      <w:szCs w:val="17"/>
    </w:rPr>
  </w:style>
  <w:style w:type="table" w:styleId="Tablaconcuadrcula">
    <w:name w:val="Table Grid"/>
    <w:basedOn w:val="Tablanormal"/>
    <w:rsid w:val="00071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cmsonormal">
    <w:name w:val="ec_msonormal"/>
    <w:basedOn w:val="Normal"/>
    <w:rsid w:val="00D731F5"/>
    <w:pPr>
      <w:spacing w:after="324"/>
    </w:pPr>
    <w:rPr>
      <w:lang w:val="en-US" w:eastAsia="en-US"/>
    </w:rPr>
  </w:style>
  <w:style w:type="paragraph" w:styleId="NormalWeb">
    <w:name w:val="Normal (Web)"/>
    <w:basedOn w:val="Normal"/>
    <w:uiPriority w:val="99"/>
    <w:unhideWhenUsed/>
    <w:rsid w:val="00EB67E0"/>
    <w:pPr>
      <w:spacing w:before="100" w:beforeAutospacing="1" w:after="100" w:afterAutospacing="1"/>
    </w:pPr>
    <w:rPr>
      <w:lang w:val="es-CO" w:eastAsia="es-CO"/>
    </w:rPr>
  </w:style>
  <w:style w:type="character" w:customStyle="1" w:styleId="EncabezadoCar">
    <w:name w:val="Encabezado Car"/>
    <w:link w:val="Encabezado"/>
    <w:rsid w:val="00FF45B0"/>
    <w:rPr>
      <w:sz w:val="24"/>
      <w:szCs w:val="24"/>
      <w:lang w:val="es-ES" w:eastAsia="es-ES"/>
    </w:rPr>
  </w:style>
  <w:style w:type="character" w:customStyle="1" w:styleId="PiedepginaCar">
    <w:name w:val="Pie de página Car"/>
    <w:link w:val="Piedepgina"/>
    <w:uiPriority w:val="99"/>
    <w:rsid w:val="00FF45B0"/>
    <w:rPr>
      <w:sz w:val="24"/>
      <w:szCs w:val="24"/>
      <w:lang w:val="es-ES" w:eastAsia="es-ES"/>
    </w:rPr>
  </w:style>
  <w:style w:type="paragraph" w:styleId="Sinespaciado">
    <w:name w:val="No Spacing"/>
    <w:uiPriority w:val="1"/>
    <w:qFormat/>
    <w:rsid w:val="00F256D2"/>
    <w:rPr>
      <w:rFonts w:ascii="Calibri" w:hAnsi="Calibri"/>
      <w:sz w:val="22"/>
      <w:szCs w:val="22"/>
    </w:rPr>
  </w:style>
  <w:style w:type="character" w:styleId="Refdecomentario">
    <w:name w:val="annotation reference"/>
    <w:rsid w:val="003655EB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3655EB"/>
    <w:rPr>
      <w:sz w:val="20"/>
      <w:szCs w:val="20"/>
    </w:rPr>
  </w:style>
  <w:style w:type="character" w:customStyle="1" w:styleId="TextocomentarioCar">
    <w:name w:val="Texto comentario Car"/>
    <w:link w:val="Textocomentario"/>
    <w:rsid w:val="003655EB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3655EB"/>
    <w:rPr>
      <w:b/>
      <w:bCs/>
    </w:rPr>
  </w:style>
  <w:style w:type="character" w:customStyle="1" w:styleId="AsuntodelcomentarioCar">
    <w:name w:val="Asunto del comentario Car"/>
    <w:link w:val="Asuntodelcomentario"/>
    <w:rsid w:val="003655EB"/>
    <w:rPr>
      <w:b/>
      <w:bCs/>
      <w:lang w:val="es-ES" w:eastAsia="es-ES"/>
    </w:rPr>
  </w:style>
  <w:style w:type="paragraph" w:styleId="Prrafodelista">
    <w:name w:val="List Paragraph"/>
    <w:basedOn w:val="Normal"/>
    <w:uiPriority w:val="34"/>
    <w:qFormat/>
    <w:rsid w:val="00BC31A9"/>
    <w:pPr>
      <w:ind w:left="720"/>
      <w:contextualSpacing/>
    </w:pPr>
  </w:style>
  <w:style w:type="paragraph" w:styleId="Textonotapie">
    <w:name w:val="footnote text"/>
    <w:basedOn w:val="Normal"/>
    <w:link w:val="TextonotapieCar"/>
    <w:rsid w:val="00CA5B83"/>
    <w:rPr>
      <w:sz w:val="20"/>
      <w:szCs w:val="20"/>
    </w:rPr>
  </w:style>
  <w:style w:type="character" w:customStyle="1" w:styleId="TextonotapieCar">
    <w:name w:val="Texto nota pie Car"/>
    <w:link w:val="Textonotapie"/>
    <w:rsid w:val="00CA5B83"/>
    <w:rPr>
      <w:lang w:val="es-ES" w:eastAsia="es-ES"/>
    </w:rPr>
  </w:style>
  <w:style w:type="character" w:styleId="Refdenotaalpie">
    <w:name w:val="footnote reference"/>
    <w:rsid w:val="00CA5B83"/>
    <w:rPr>
      <w:vertAlign w:val="superscript"/>
    </w:rPr>
  </w:style>
  <w:style w:type="paragraph" w:customStyle="1" w:styleId="Estilo">
    <w:name w:val="Estilo"/>
    <w:rsid w:val="004B1BA1"/>
    <w:pPr>
      <w:widowControl w:val="0"/>
      <w:suppressAutoHyphens/>
      <w:autoSpaceDE w:val="0"/>
    </w:pPr>
    <w:rPr>
      <w:rFonts w:ascii="Arial" w:eastAsia="Arial" w:hAnsi="Arial" w:cs="Arial"/>
      <w:sz w:val="24"/>
      <w:szCs w:val="24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7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02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7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9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6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6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9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7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7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7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2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9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1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0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2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2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2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7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7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fzapata.ELVALLE\Datos%20de%20programa\Microsoft\Plantillas\logo2004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29537A-EFA1-436B-A633-A67D1D3566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logo2004.dot</Template>
  <TotalTime>213</TotalTime>
  <Pages>4</Pages>
  <Words>776</Words>
  <Characters>4273</Characters>
  <Application>Microsoft Office Word</Application>
  <DocSecurity>0</DocSecurity>
  <Lines>35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Santiago de Cali, 5 de Diciembre de 2000</vt:lpstr>
    </vt:vector>
  </TitlesOfParts>
  <Company>GOBERNACIÓN DEL VALLE</Company>
  <LinksUpToDate>false</LinksUpToDate>
  <CharactersWithSpaces>5039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Santiago de Cali, 5 de Diciembre de 2000</dc:title>
  <dc:subject/>
  <dc:creator>fzapata</dc:creator>
  <cp:keywords/>
  <cp:lastModifiedBy>OSCAR FERNANDO CASTRILLON QUINTERO</cp:lastModifiedBy>
  <cp:revision>55</cp:revision>
  <cp:lastPrinted>2026-07-23T19:10:00Z</cp:lastPrinted>
  <dcterms:created xsi:type="dcterms:W3CDTF">2025-05-02T15:08:00Z</dcterms:created>
  <dcterms:modified xsi:type="dcterms:W3CDTF">2026-07-23T19:18:00Z</dcterms:modified>
</cp:coreProperties>
</file>